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7043A" w14:textId="05895158" w:rsidR="003775B1" w:rsidRPr="000271B6" w:rsidRDefault="003775B1" w:rsidP="003775B1">
      <w:pPr>
        <w:pStyle w:val="CH"/>
      </w:pPr>
      <w:bookmarkStart w:id="0" w:name="historyclause"/>
      <w:r w:rsidRPr="000271B6">
        <w:t>3GPP RAN WG4 Meeting #</w:t>
      </w:r>
      <w:r>
        <w:t>108</w:t>
      </w:r>
      <w:r w:rsidRPr="000271B6">
        <w:tab/>
      </w:r>
      <w:r w:rsidRPr="000271B6">
        <w:tab/>
      </w:r>
      <w:r w:rsidR="00F61798" w:rsidRPr="00F61798">
        <w:rPr>
          <w:color w:val="000000"/>
          <w:szCs w:val="24"/>
          <w:lang w:eastAsia="en-GB"/>
        </w:rPr>
        <w:t>R4-2311270</w:t>
      </w:r>
    </w:p>
    <w:p w14:paraId="0EDA0F19" w14:textId="62CFD819" w:rsidR="003775B1" w:rsidRPr="00FD166F" w:rsidRDefault="003775B1" w:rsidP="003775B1">
      <w:pPr>
        <w:pStyle w:val="CH"/>
        <w:tabs>
          <w:tab w:val="clear" w:pos="7920"/>
        </w:tabs>
        <w:rPr>
          <w:b w:val="0"/>
        </w:rPr>
      </w:pPr>
      <w:r>
        <w:t>Toulouse, France, Aug 21-25,</w:t>
      </w:r>
      <w:r w:rsidRPr="000271B6">
        <w:t xml:space="preserve"> 202</w:t>
      </w:r>
      <w:r>
        <w:t>3</w:t>
      </w:r>
    </w:p>
    <w:p w14:paraId="5E81E661" w14:textId="77777777" w:rsidR="003775B1" w:rsidRDefault="003775B1" w:rsidP="003775B1">
      <w:pPr>
        <w:tabs>
          <w:tab w:val="left" w:pos="2160"/>
        </w:tabs>
        <w:rPr>
          <w:rFonts w:ascii="Arial" w:hAnsi="Arial" w:cs="Arial"/>
          <w:b/>
        </w:rPr>
      </w:pPr>
    </w:p>
    <w:p w14:paraId="38700F33" w14:textId="77777777" w:rsidR="003775B1" w:rsidRPr="00A91526" w:rsidRDefault="003775B1" w:rsidP="003775B1">
      <w:pPr>
        <w:pStyle w:val="CH"/>
        <w:rPr>
          <w:b w:val="0"/>
        </w:rPr>
      </w:pPr>
      <w:r w:rsidRPr="0008103A">
        <w:t>Agenda item:</w:t>
      </w:r>
      <w:r>
        <w:tab/>
      </w:r>
      <w:r w:rsidRPr="00874FD7">
        <w:t>8.1</w:t>
      </w:r>
      <w:r>
        <w:t>5</w:t>
      </w:r>
      <w:r w:rsidRPr="00874FD7">
        <w:t>.3</w:t>
      </w:r>
    </w:p>
    <w:p w14:paraId="3E03E9F3" w14:textId="5E2EFE12" w:rsidR="003775B1" w:rsidRPr="00A45A6C" w:rsidRDefault="003775B1" w:rsidP="00A45A6C">
      <w:pPr>
        <w:pStyle w:val="CH"/>
        <w:ind w:left="2250" w:hanging="2250"/>
        <w:rPr>
          <w:b w:val="0"/>
          <w:lang w:val="en-US"/>
        </w:rPr>
      </w:pPr>
      <w:bookmarkStart w:id="1" w:name="_Hlk142681477"/>
      <w:r w:rsidRPr="00A45A6C">
        <w:rPr>
          <w:lang w:val="en-US"/>
        </w:rPr>
        <w:t>Source:</w:t>
      </w:r>
      <w:r w:rsidRPr="00A45A6C">
        <w:rPr>
          <w:lang w:val="en-US"/>
        </w:rPr>
        <w:tab/>
        <w:t>Telecom Italia,</w:t>
      </w:r>
      <w:r w:rsidR="002F4C5C" w:rsidRPr="00A45A6C">
        <w:rPr>
          <w:lang w:val="en-US"/>
        </w:rPr>
        <w:t xml:space="preserve"> Vodafone,</w:t>
      </w:r>
      <w:r w:rsidRPr="00A45A6C">
        <w:rPr>
          <w:lang w:val="en-US"/>
        </w:rPr>
        <w:t xml:space="preserve"> </w:t>
      </w:r>
      <w:r w:rsidR="00A45A6C" w:rsidRPr="00A45A6C">
        <w:rPr>
          <w:lang w:val="en-US"/>
        </w:rPr>
        <w:t>China Telecom</w:t>
      </w:r>
      <w:r w:rsidR="00A45A6C" w:rsidRPr="00A45A6C">
        <w:rPr>
          <w:lang w:val="en-US"/>
        </w:rPr>
        <w:t xml:space="preserve">, </w:t>
      </w:r>
      <w:r w:rsidR="00A45A6C" w:rsidRPr="00A45A6C">
        <w:rPr>
          <w:lang w:val="en-US"/>
        </w:rPr>
        <w:t>AT&amp;T</w:t>
      </w:r>
      <w:r w:rsidR="00A45A6C" w:rsidRPr="00A45A6C">
        <w:rPr>
          <w:lang w:val="en-US"/>
        </w:rPr>
        <w:t>, Or</w:t>
      </w:r>
      <w:r w:rsidR="00A45A6C">
        <w:rPr>
          <w:lang w:val="en-US"/>
        </w:rPr>
        <w:t xml:space="preserve">ange, </w:t>
      </w:r>
      <w:r w:rsidR="00A45A6C" w:rsidRPr="00A45A6C">
        <w:rPr>
          <w:lang w:val="en-US"/>
        </w:rPr>
        <w:t>Deutsche Telekom</w:t>
      </w:r>
      <w:r w:rsidR="00A45A6C">
        <w:rPr>
          <w:lang w:val="en-US"/>
        </w:rPr>
        <w:t xml:space="preserve">, </w:t>
      </w:r>
      <w:r w:rsidR="00A45A6C" w:rsidRPr="00A45A6C">
        <w:rPr>
          <w:lang w:val="en-US"/>
        </w:rPr>
        <w:t>T-Mobile USA</w:t>
      </w:r>
    </w:p>
    <w:bookmarkEnd w:id="1"/>
    <w:p w14:paraId="0D2061A1" w14:textId="0BEAE539" w:rsidR="00D309CC" w:rsidRPr="00F614AC" w:rsidRDefault="00D309CC" w:rsidP="00FF59A5">
      <w:pPr>
        <w:pStyle w:val="CH"/>
        <w:ind w:left="2250" w:hanging="2250"/>
      </w:pPr>
      <w:r w:rsidRPr="00F614AC">
        <w:t>Title:</w:t>
      </w:r>
      <w:r w:rsidRPr="00F614AC">
        <w:tab/>
      </w:r>
      <w:r w:rsidR="00890E29">
        <w:t>Improvement of</w:t>
      </w:r>
      <w:r w:rsidR="00526F1A" w:rsidRPr="00526F1A">
        <w:t xml:space="preserve"> the working procedure for </w:t>
      </w:r>
      <w:r w:rsidR="00D967ED" w:rsidRPr="00D967ED">
        <w:t xml:space="preserve">Rel-18 </w:t>
      </w:r>
      <w:r w:rsidR="00526F1A" w:rsidRPr="00526F1A">
        <w:t>AC Lab Alignment Campaign</w:t>
      </w:r>
    </w:p>
    <w:p w14:paraId="6C6D1281" w14:textId="74EA848C" w:rsidR="00104BC6" w:rsidRDefault="00104BC6" w:rsidP="00D309CC">
      <w:pPr>
        <w:pStyle w:val="CH"/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2D74BF">
        <w:t>8</w:t>
      </w:r>
    </w:p>
    <w:p w14:paraId="63EBE5EB" w14:textId="1E15CF67" w:rsidR="009D150D" w:rsidRPr="00F614AC" w:rsidRDefault="009D150D" w:rsidP="00D309CC">
      <w:pPr>
        <w:pStyle w:val="CH"/>
        <w:rPr>
          <w:b w:val="0"/>
        </w:rPr>
      </w:pPr>
      <w:r>
        <w:t>Related WI:</w:t>
      </w:r>
      <w:r>
        <w:tab/>
      </w:r>
      <w:r w:rsidR="00874FD7" w:rsidRPr="00874FD7">
        <w:rPr>
          <w:lang w:val="en-US"/>
        </w:rPr>
        <w:t>NR_FR1_TRP_TRS_enh-</w:t>
      </w:r>
      <w:r w:rsidR="00552547">
        <w:rPr>
          <w:lang w:val="en-US"/>
        </w:rPr>
        <w:t>Perf</w:t>
      </w:r>
    </w:p>
    <w:p w14:paraId="2E4E044D" w14:textId="7A0DCE1B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9D150D">
        <w:t>Discussion and Decision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Titolo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BD14CF8" w14:textId="610DBDCF" w:rsidR="007C397B" w:rsidRPr="0094252E" w:rsidRDefault="00783850" w:rsidP="009632C0">
      <w:pPr>
        <w:rPr>
          <w:lang w:val="en-US"/>
        </w:rPr>
      </w:pPr>
      <w:r>
        <w:rPr>
          <w:lang w:val="en-US"/>
        </w:rPr>
        <w:t xml:space="preserve">The </w:t>
      </w:r>
      <w:r w:rsidR="00DF5591">
        <w:rPr>
          <w:lang w:val="en-US"/>
        </w:rPr>
        <w:t>work</w:t>
      </w:r>
      <w:r w:rsidR="00A0257B">
        <w:rPr>
          <w:lang w:val="en-US"/>
        </w:rPr>
        <w:t xml:space="preserve"> on </w:t>
      </w:r>
      <w:r w:rsidR="00A0257B" w:rsidRPr="00AF7B4C">
        <w:rPr>
          <w:lang w:val="en-US"/>
        </w:rPr>
        <w:t>UE TRP (Total Radiated Power) and TRS (Total Radiated Sensitivity) requirements and test methodologies for FR1 (NR SA and EN-DC)</w:t>
      </w:r>
      <w:r w:rsidR="00A0257B">
        <w:rPr>
          <w:lang w:val="en-US"/>
        </w:rPr>
        <w:t xml:space="preserve"> has</w:t>
      </w:r>
      <w:r w:rsidR="00DF5591">
        <w:rPr>
          <w:lang w:val="en-US"/>
        </w:rPr>
        <w:t xml:space="preserve"> continued into Rel-18, with the work item on the </w:t>
      </w:r>
      <w:r w:rsidR="00DF5591" w:rsidRPr="00DF5591">
        <w:rPr>
          <w:lang w:val="en-US"/>
        </w:rPr>
        <w:t>Enhancement of UE TRP (Total Radiated Power) and TRS (Total Radiated Sensitivity) requirements and test methodologies</w:t>
      </w:r>
      <w:r w:rsidR="00DF5591">
        <w:rPr>
          <w:lang w:val="en-US"/>
        </w:rPr>
        <w:t xml:space="preserve"> having been approved in RAN#97 </w:t>
      </w:r>
      <w:r w:rsidR="00DF5591">
        <w:rPr>
          <w:lang w:val="en-US"/>
        </w:rPr>
        <w:fldChar w:fldCharType="begin"/>
      </w:r>
      <w:r w:rsidR="00DF5591">
        <w:rPr>
          <w:lang w:val="en-US"/>
        </w:rPr>
        <w:instrText xml:space="preserve"> REF _Ref129206293 \r \h </w:instrText>
      </w:r>
      <w:r w:rsidR="009632C0">
        <w:rPr>
          <w:lang w:val="en-US"/>
        </w:rPr>
        <w:instrText xml:space="preserve"> \* MERGEFORMAT </w:instrText>
      </w:r>
      <w:r w:rsidR="00DF5591">
        <w:rPr>
          <w:lang w:val="en-US"/>
        </w:rPr>
      </w:r>
      <w:r w:rsidR="00DF5591">
        <w:rPr>
          <w:lang w:val="en-US"/>
        </w:rPr>
        <w:fldChar w:fldCharType="separate"/>
      </w:r>
      <w:r w:rsidR="008C297C">
        <w:rPr>
          <w:lang w:val="en-US"/>
        </w:rPr>
        <w:t>[1]</w:t>
      </w:r>
      <w:r w:rsidR="00DF5591">
        <w:rPr>
          <w:lang w:val="en-US"/>
        </w:rPr>
        <w:fldChar w:fldCharType="end"/>
      </w:r>
      <w:r w:rsidR="009B57D0">
        <w:rPr>
          <w:lang w:val="en-US"/>
        </w:rPr>
        <w:t xml:space="preserve"> and revised in </w:t>
      </w:r>
      <w:r w:rsidR="009B57D0">
        <w:rPr>
          <w:lang w:val="en-US"/>
        </w:rPr>
        <w:fldChar w:fldCharType="begin"/>
      </w:r>
      <w:r w:rsidR="009B57D0">
        <w:rPr>
          <w:lang w:val="en-US"/>
        </w:rPr>
        <w:instrText xml:space="preserve"> REF _Ref129206761 \r \h </w:instrText>
      </w:r>
      <w:r w:rsidR="009632C0">
        <w:rPr>
          <w:lang w:val="en-US"/>
        </w:rPr>
        <w:instrText xml:space="preserve"> \* MERGEFORMAT </w:instrText>
      </w:r>
      <w:r w:rsidR="009B57D0">
        <w:rPr>
          <w:lang w:val="en-US"/>
        </w:rPr>
      </w:r>
      <w:r w:rsidR="009B57D0">
        <w:rPr>
          <w:lang w:val="en-US"/>
        </w:rPr>
        <w:fldChar w:fldCharType="separate"/>
      </w:r>
      <w:r w:rsidR="008C297C">
        <w:rPr>
          <w:lang w:val="en-US"/>
        </w:rPr>
        <w:t>[2]</w:t>
      </w:r>
      <w:r w:rsidR="009B57D0">
        <w:rPr>
          <w:lang w:val="en-US"/>
        </w:rPr>
        <w:fldChar w:fldCharType="end"/>
      </w:r>
      <w:r w:rsidR="00DF5591">
        <w:rPr>
          <w:lang w:val="en-US"/>
        </w:rPr>
        <w:t>.</w:t>
      </w:r>
      <w:r w:rsidR="00F414C8">
        <w:rPr>
          <w:lang w:val="en-US"/>
        </w:rPr>
        <w:t xml:space="preserve"> A proper working procedure addressing </w:t>
      </w:r>
      <w:r w:rsidR="00B3332F">
        <w:rPr>
          <w:lang w:val="en-US"/>
        </w:rPr>
        <w:t xml:space="preserve">the AC </w:t>
      </w:r>
      <w:r w:rsidR="00F414C8">
        <w:rPr>
          <w:lang w:val="en-US"/>
        </w:rPr>
        <w:t xml:space="preserve">laboratories alignment campaign and </w:t>
      </w:r>
      <w:r w:rsidR="00242670">
        <w:rPr>
          <w:lang w:val="en-US"/>
        </w:rPr>
        <w:t xml:space="preserve">the </w:t>
      </w:r>
      <w:r w:rsidR="00F414C8" w:rsidRPr="00F414C8">
        <w:rPr>
          <w:lang w:val="en-US"/>
        </w:rPr>
        <w:t xml:space="preserve">TRP TRS </w:t>
      </w:r>
      <w:r w:rsidR="00F414C8">
        <w:rPr>
          <w:lang w:val="en-US"/>
        </w:rPr>
        <w:t>p</w:t>
      </w:r>
      <w:r w:rsidR="00F414C8" w:rsidRPr="00F414C8">
        <w:rPr>
          <w:lang w:val="en-US"/>
        </w:rPr>
        <w:t xml:space="preserve">erformance </w:t>
      </w:r>
      <w:r w:rsidR="00F414C8">
        <w:rPr>
          <w:lang w:val="en-US"/>
        </w:rPr>
        <w:t>t</w:t>
      </w:r>
      <w:r w:rsidR="00F414C8" w:rsidRPr="00F414C8">
        <w:rPr>
          <w:lang w:val="en-US"/>
        </w:rPr>
        <w:t xml:space="preserve">est </w:t>
      </w:r>
      <w:r w:rsidR="00F414C8">
        <w:rPr>
          <w:lang w:val="en-US"/>
        </w:rPr>
        <w:t>c</w:t>
      </w:r>
      <w:r w:rsidR="00F414C8" w:rsidRPr="00F414C8">
        <w:rPr>
          <w:lang w:val="en-US"/>
        </w:rPr>
        <w:t>ampaign</w:t>
      </w:r>
      <w:r w:rsidR="00F414C8">
        <w:rPr>
          <w:lang w:val="en-US"/>
        </w:rPr>
        <w:t xml:space="preserve"> was defined during RAN4#106 </w:t>
      </w:r>
      <w:r w:rsidR="004B21E7">
        <w:rPr>
          <w:lang w:val="en-US"/>
        </w:rPr>
        <w:fldChar w:fldCharType="begin"/>
      </w:r>
      <w:r w:rsidR="004B21E7">
        <w:rPr>
          <w:lang w:val="en-US"/>
        </w:rPr>
        <w:instrText xml:space="preserve"> REF _Ref129206340 \r \h </w:instrText>
      </w:r>
      <w:r w:rsidR="004B21E7">
        <w:rPr>
          <w:lang w:val="en-US"/>
        </w:rPr>
      </w:r>
      <w:r w:rsidR="004B21E7">
        <w:rPr>
          <w:lang w:val="en-US"/>
        </w:rPr>
        <w:fldChar w:fldCharType="separate"/>
      </w:r>
      <w:r w:rsidR="004B21E7">
        <w:rPr>
          <w:lang w:val="en-US"/>
        </w:rPr>
        <w:t>[3]</w:t>
      </w:r>
      <w:r w:rsidR="004B21E7">
        <w:rPr>
          <w:lang w:val="en-US"/>
        </w:rPr>
        <w:fldChar w:fldCharType="end"/>
      </w:r>
      <w:r w:rsidR="004B21E7">
        <w:rPr>
          <w:lang w:val="en-US"/>
        </w:rPr>
        <w:t xml:space="preserve"> </w:t>
      </w:r>
      <w:r w:rsidR="00F414C8">
        <w:rPr>
          <w:lang w:val="en-US"/>
        </w:rPr>
        <w:t xml:space="preserve">and </w:t>
      </w:r>
      <w:r w:rsidR="004B21E7">
        <w:rPr>
          <w:lang w:val="en-US"/>
        </w:rPr>
        <w:t>updated</w:t>
      </w:r>
      <w:r w:rsidR="00F414C8">
        <w:rPr>
          <w:lang w:val="en-US"/>
        </w:rPr>
        <w:t xml:space="preserve"> during RAN4#106bis-e</w:t>
      </w:r>
      <w:r w:rsidR="004B21E7">
        <w:rPr>
          <w:lang w:val="en-US"/>
        </w:rPr>
        <w:t xml:space="preserve"> </w:t>
      </w:r>
      <w:r w:rsidR="004B21E7">
        <w:rPr>
          <w:lang w:val="en-US"/>
        </w:rPr>
        <w:fldChar w:fldCharType="begin"/>
      </w:r>
      <w:r w:rsidR="004B21E7">
        <w:rPr>
          <w:lang w:val="en-US"/>
        </w:rPr>
        <w:instrText xml:space="preserve"> REF _Ref142480188 \r \h </w:instrText>
      </w:r>
      <w:r w:rsidR="004B21E7">
        <w:rPr>
          <w:lang w:val="en-US"/>
        </w:rPr>
      </w:r>
      <w:r w:rsidR="004B21E7">
        <w:rPr>
          <w:lang w:val="en-US"/>
        </w:rPr>
        <w:fldChar w:fldCharType="separate"/>
      </w:r>
      <w:r w:rsidR="004B21E7">
        <w:rPr>
          <w:lang w:val="en-US"/>
        </w:rPr>
        <w:t>[4]</w:t>
      </w:r>
      <w:r w:rsidR="004B21E7">
        <w:rPr>
          <w:lang w:val="en-US"/>
        </w:rPr>
        <w:fldChar w:fldCharType="end"/>
      </w:r>
      <w:r w:rsidR="00F414C8">
        <w:rPr>
          <w:lang w:val="en-US"/>
        </w:rPr>
        <w:t>.</w:t>
      </w:r>
      <w:r w:rsidR="004B21E7">
        <w:rPr>
          <w:lang w:val="en-US"/>
        </w:rPr>
        <w:t xml:space="preserve"> </w:t>
      </w:r>
      <w:r w:rsidR="00F414C8">
        <w:rPr>
          <w:lang w:val="en-US"/>
        </w:rPr>
        <w:t xml:space="preserve">This contribution </w:t>
      </w:r>
      <w:r w:rsidR="004B21E7">
        <w:rPr>
          <w:lang w:val="en-US"/>
        </w:rPr>
        <w:t>proposes an update of the working procedure for laboratories alignment campaign aiming at its improvement.</w:t>
      </w:r>
    </w:p>
    <w:p w14:paraId="1BD00B27" w14:textId="12C68EE1" w:rsidR="00D65B24" w:rsidRDefault="00E44F05" w:rsidP="00E44F05">
      <w:pPr>
        <w:pStyle w:val="Titolo1"/>
      </w:pPr>
      <w:r>
        <w:t>2</w:t>
      </w:r>
      <w:r>
        <w:tab/>
        <w:t>Discussion</w:t>
      </w:r>
    </w:p>
    <w:p w14:paraId="73F194C8" w14:textId="5FDE5F72" w:rsidR="000354C8" w:rsidRPr="000354C8" w:rsidRDefault="000354C8" w:rsidP="00B3332F">
      <w:pPr>
        <w:pStyle w:val="Titolo2"/>
        <w:ind w:left="567" w:hanging="567"/>
      </w:pPr>
      <w:r>
        <w:t>2.1</w:t>
      </w:r>
      <w:r>
        <w:tab/>
      </w:r>
      <w:r w:rsidR="00B3332F">
        <w:t>Additional LAD</w:t>
      </w:r>
      <w:r w:rsidR="0006508C">
        <w:t>s</w:t>
      </w:r>
      <w:r w:rsidR="00B3332F">
        <w:t xml:space="preserve"> for the AC laboratories alignment campaign</w:t>
      </w:r>
    </w:p>
    <w:p w14:paraId="71A9339B" w14:textId="18E16EB3" w:rsidR="00B3332F" w:rsidRDefault="00B3332F" w:rsidP="00E44F05">
      <w:pPr>
        <w:jc w:val="both"/>
        <w:rPr>
          <w:lang w:val="en-US"/>
        </w:rPr>
      </w:pPr>
      <w:r>
        <w:t xml:space="preserve">The current working procedure for the AC </w:t>
      </w:r>
      <w:r w:rsidRPr="00B3332F">
        <w:t>laboratories alignment campaign</w:t>
      </w:r>
      <w:r>
        <w:t xml:space="preserve">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_Ref142480188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[4]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 w:rsidR="00FC6AA4">
        <w:rPr>
          <w:lang w:val="en-US"/>
        </w:rPr>
        <w:t>reports</w:t>
      </w:r>
      <w:r>
        <w:rPr>
          <w:lang w:val="en-US"/>
        </w:rPr>
        <w:t xml:space="preserve"> that:</w:t>
      </w:r>
    </w:p>
    <w:p w14:paraId="03BEB8EC" w14:textId="48916A88" w:rsidR="00B3332F" w:rsidRDefault="00DC64EC" w:rsidP="00E44F05">
      <w:pPr>
        <w:jc w:val="both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2E04C8" wp14:editId="39EA2E4B">
                <wp:simplePos x="0" y="0"/>
                <wp:positionH relativeFrom="margin">
                  <wp:align>left</wp:align>
                </wp:positionH>
                <wp:positionV relativeFrom="paragraph">
                  <wp:posOffset>93345</wp:posOffset>
                </wp:positionV>
                <wp:extent cx="6076950" cy="520700"/>
                <wp:effectExtent l="0" t="0" r="19050" b="1270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5207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A1B344" id="Rettangolo 1" o:spid="_x0000_s1026" style="position:absolute;margin-left:0;margin-top:7.35pt;width:478.5pt;height:41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sPBgQIAAGcFAAAOAAAAZHJzL2Uyb0RvYy54bWysVEtv2zAMvg/YfxB0X+1kSbsGdYogRYcB&#10;RVu0HXpWZak2IIsapcTJfv0o+ZGsK3YYloMimuRH8ePj4nLXGLZV6GuwBZ+c5JwpK6Gs7WvBvz9d&#10;f/rCmQ/ClsKAVQXfK88vlx8/XLRuoaZQgSkVMgKxftG6glchuEWWeVmpRvgTcMqSUgM2IpCIr1mJ&#10;oiX0xmTTPD/NWsDSIUjlPX296pR8mfC1VjLcae1VYKbg9LaQTkznSzyz5YVYvKJwVS37Z4h/eEUj&#10;aktBR6grEQTbYP0HVFNLBA86nEhoMtC6lirlQNlM8jfZPFbCqZQLkePdSJP/f7Dydvvo7pFoaJ1f&#10;eLrGLHYam/hP72O7RNZ+JEvtApP08TQ/Oz2fE6eSdPNpfpYnNrODt0MfvipoWLwUHKkYiSOxvfGB&#10;IpLpYBKDWbiujUkFMZa1FOEzwUeNB1OXUZmE2BpqbZBtBRU17CaxiIR1ZEWSsfTxkFO6hb1REcLY&#10;B6VZXVIW0y7A75hCSmXDpFNVolRdqHlOvyHY4JFCJ8CIrOmRI3YPMFh2IAN29+bePrqq1K2jc5/5&#10;35xHjxQZbBidm9oCvpeZoaz6yJ39QFJHTWTpBcr9PTKEbla8k9c11e9G+HAvkIaDSk4DH+7o0Aao&#10;TtDfOKsAf773PdpTz5KWs5aGreD+x0ag4sx8s9TN55PZLE5nEmbzsykJeKx5OdbYTbMGKv2EVouT&#10;6RrtgxmuGqF5pr2wilFJJayk2AWXAQdhHbolQJtFqtUqmdFEOhFu7KOTETyyGvvzafcs0PVNHKj9&#10;b2EYTLF408udbfS0sNoE0HVq9AOvPd80zalx+s0T18WxnKwO+3H5CwAA//8DAFBLAwQUAAYACAAA&#10;ACEABD36PNoAAAAGAQAADwAAAGRycy9kb3ducmV2LnhtbEyPQW/CMAyF75P2HyJP2m2kY1sLpSma&#10;kLhsJwriHBrTVjRO1aQQ/v2803az37Oev1eso+3FFUffOVLwOktAINXOdNQoOOy3LwsQPmgyuneE&#10;Cu7oYV0+PhQ6N+5GO7xWoREcQj7XCtoQhlxKX7dotZ+5AYm9sxutDryOjTSjvnG47eU8SVJpdUf8&#10;odUDblqsL9VkFRwXO9Mc4ldlv9+mzXmeehuDV+r5KX6uQASM4e8YfvEZHUpmOrmJjBe9Ai4SWH3P&#10;QLC7/MhYOPGQZiDLQv7HL38AAAD//wMAUEsBAi0AFAAGAAgAAAAhALaDOJL+AAAA4QEAABMAAAAA&#10;AAAAAAAAAAAAAAAAAFtDb250ZW50X1R5cGVzXS54bWxQSwECLQAUAAYACAAAACEAOP0h/9YAAACU&#10;AQAACwAAAAAAAAAAAAAAAAAvAQAAX3JlbHMvLnJlbHNQSwECLQAUAAYACAAAACEA0e7DwYECAABn&#10;BQAADgAAAAAAAAAAAAAAAAAuAgAAZHJzL2Uyb0RvYy54bWxQSwECLQAUAAYACAAAACEABD36PNoA&#10;AAAGAQAADwAAAAAAAAAAAAAAAADbBAAAZHJzL2Rvd25yZXYueG1sUEsFBgAAAAAEAAQA8wAAAOIF&#10;AAAAAA==&#10;" filled="f" strokecolor="black [3213]" strokeweight=".5pt">
                <w10:wrap anchorx="margin"/>
              </v:rect>
            </w:pict>
          </mc:Fallback>
        </mc:AlternateContent>
      </w:r>
    </w:p>
    <w:p w14:paraId="79C546BB" w14:textId="77777777" w:rsidR="00DC64EC" w:rsidRPr="00CE575C" w:rsidRDefault="00DC64EC">
      <w:pPr>
        <w:numPr>
          <w:ilvl w:val="0"/>
          <w:numId w:val="4"/>
        </w:numPr>
        <w:spacing w:after="100"/>
      </w:pPr>
      <w:r w:rsidRPr="00CE575C">
        <w:t>Lab Alignment Device (LAD):</w:t>
      </w:r>
    </w:p>
    <w:p w14:paraId="203771BE" w14:textId="77777777" w:rsidR="00DC64EC" w:rsidRPr="00CE575C" w:rsidRDefault="00DC64EC">
      <w:pPr>
        <w:numPr>
          <w:ilvl w:val="1"/>
          <w:numId w:val="4"/>
        </w:numPr>
        <w:spacing w:after="100"/>
      </w:pPr>
      <w:r>
        <w:t xml:space="preserve">Reuse LADs (LAD1 and LAD2) from Rel-17 lab alignment activity </w:t>
      </w:r>
    </w:p>
    <w:p w14:paraId="24DB4BF7" w14:textId="0BFDF84F" w:rsidR="00B3332F" w:rsidRPr="00DC64EC" w:rsidRDefault="00B3332F" w:rsidP="00E44F05">
      <w:pPr>
        <w:jc w:val="both"/>
      </w:pPr>
    </w:p>
    <w:p w14:paraId="2160DEC3" w14:textId="162F8910" w:rsidR="00E04F69" w:rsidRDefault="00DC64EC" w:rsidP="00E44F05">
      <w:pPr>
        <w:jc w:val="both"/>
      </w:pPr>
      <w:r>
        <w:t>In addition, a</w:t>
      </w:r>
      <w:r w:rsidR="006D185F">
        <w:t xml:space="preserve">t RAN4#107 some </w:t>
      </w:r>
      <w:r w:rsidR="00265CAD">
        <w:t>agreements</w:t>
      </w:r>
      <w:r>
        <w:t xml:space="preserve"> to progress on the activity were </w:t>
      </w:r>
      <w:r w:rsidR="00265CAD">
        <w:t>reached</w:t>
      </w:r>
      <w:r>
        <w:t xml:space="preserve"> </w:t>
      </w:r>
      <w:r w:rsidR="006D185F">
        <w:t>in</w:t>
      </w:r>
      <w:r w:rsidR="00B3332F">
        <w:t xml:space="preserve"> </w:t>
      </w:r>
      <w:r w:rsidR="00B3332F">
        <w:fldChar w:fldCharType="begin"/>
      </w:r>
      <w:r w:rsidR="00B3332F">
        <w:instrText xml:space="preserve"> REF _Ref142480817 \r \h </w:instrText>
      </w:r>
      <w:r w:rsidR="00B3332F">
        <w:fldChar w:fldCharType="separate"/>
      </w:r>
      <w:r w:rsidR="00B3332F">
        <w:t>[5]</w:t>
      </w:r>
      <w:r w:rsidR="00B3332F">
        <w:fldChar w:fldCharType="end"/>
      </w:r>
      <w:r w:rsidR="009E6956">
        <w:t xml:space="preserve"> (relevant text highlighted in yellow)</w:t>
      </w:r>
      <w:r>
        <w:t>:</w:t>
      </w:r>
    </w:p>
    <w:p w14:paraId="4F65AA12" w14:textId="08D51E34" w:rsidR="00DC64EC" w:rsidRDefault="00DC64EC" w:rsidP="00E44F05">
      <w:pPr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BA919B" wp14:editId="4BC7E7B6">
                <wp:simplePos x="0" y="0"/>
                <wp:positionH relativeFrom="margin">
                  <wp:align>left</wp:align>
                </wp:positionH>
                <wp:positionV relativeFrom="paragraph">
                  <wp:posOffset>82550</wp:posOffset>
                </wp:positionV>
                <wp:extent cx="6076950" cy="1187450"/>
                <wp:effectExtent l="0" t="0" r="19050" b="1270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11874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8A77E2" id="Rettangolo 2" o:spid="_x0000_s1026" style="position:absolute;margin-left:0;margin-top:6.5pt;width:478.5pt;height:93.5pt;z-index:2516613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9i3fgIAAGgFAAAOAAAAZHJzL2Uyb0RvYy54bWysVEtv2zAMvg/YfxB0Xx1n6SuoUwQpMgwo&#10;2mLt0LMqS7UBWdQoJU7260fJj2RdscOwHBTSJD++eXW9awzbKvQ12ILnJxPOlJVQ1va14N+f1p8u&#10;OPNB2FIYsKrge+X59eLjh6vWzdUUKjClQkYg1s9bV/AqBDfPMi8r1Qh/Ak5ZEmrARgRi8TUrUbSE&#10;3phsOpmcZS1g6RCk8p6+3nRCvkj4WisZ7rX2KjBTcIotpBfT+xLfbHEl5q8oXFXLPgzxD1E0orbk&#10;dIS6EUGwDdZ/QDW1RPCgw4mEJgOta6lSDpRNPnmTzWMlnEq5UHG8G8vk/x+svNs+ugekMrTOzz2R&#10;MYudxib+U3xsl4q1H4uldoFJ+ng2OT+7PKWaSpLl+cX5jBjCyQ7mDn34oqBhkSg4UjdSkcT21odO&#10;dVCJ3iysa2NSR4xlLbn4TJBR4sHUZRQmJs6GWhlkW0FdDbu8d3ukRUEYS7EckkpU2BsVIYz9pjSr&#10;S0pj2jn4HVNIqWzIO1ElStW5Op3Qb3A2WKSME2BE1hTkiN0DDJodyIDd5d/rR1OVxnU07jP/m/Fo&#10;kTyDDaNxU1vA9zIzlFXvudMfitSVJlbpBcr9AzKEblm8k+ua+ncrfHgQSNtBPaeND/f0aAPUJ+gp&#10;zirAn+99j/o0tCTlrKVtK7j/sRGoODNfLY3zZT6bxfVMzOz0fEoMHktejiV206yAWp/TbXEykVE/&#10;mIHUCM0zHYZl9EoiYSX5LrgMODCr0F0BOi1SLZdJjVbSiXBrH52M4LGqcT6fds8CXT/Egeb/DobN&#10;FPM3s9zpRksLy00AXadBP9S1rzetcxqc/vTEe3HMJ63DgVz8AgAA//8DAFBLAwQUAAYACAAAACEA&#10;QHAmqtoAAAAHAQAADwAAAGRycy9kb3ducmV2LnhtbEyPT0/DMAzF70j7DpEncWPpNjFGqTtNk7jA&#10;aWXinDVeW9E4VZNu4dtjTnDyn2e993OxS65XVxpD5xlhuchAEdfedtwgnD5eH7agQjRsTe+ZEL4p&#10;wK6c3RUmt/7GR7pWsVFiwiE3CG2MQ651qFtyJiz8QCzaxY/ORBnHRtvR3MTc9XqVZRvtTMeS0JqB&#10;Di3VX9XkED63R9uc0lvl3tfT4bLaBJdiQLyfp/0LqEgp/h3DL76gQylMZz+xDapHkEeibNdSRX1+&#10;fJLmjCChGeiy0P/5yx8AAAD//wMAUEsBAi0AFAAGAAgAAAAhALaDOJL+AAAA4QEAABMAAAAAAAAA&#10;AAAAAAAAAAAAAFtDb250ZW50X1R5cGVzXS54bWxQSwECLQAUAAYACAAAACEAOP0h/9YAAACUAQAA&#10;CwAAAAAAAAAAAAAAAAAvAQAAX3JlbHMvLnJlbHNQSwECLQAUAAYACAAAACEARR/Yt34CAABoBQAA&#10;DgAAAAAAAAAAAAAAAAAuAgAAZHJzL2Uyb0RvYy54bWxQSwECLQAUAAYACAAAACEAQHAmqtoAAAAH&#10;AQAADwAAAAAAAAAAAAAAAADYBAAAZHJzL2Rvd25yZXYueG1sUEsFBgAAAAAEAAQA8wAAAN8FAAAA&#10;AA==&#10;" filled="f" strokecolor="black [3213]" strokeweight=".5pt">
                <w10:wrap anchorx="margin"/>
              </v:rect>
            </w:pict>
          </mc:Fallback>
        </mc:AlternateContent>
      </w:r>
    </w:p>
    <w:p w14:paraId="002A94A5" w14:textId="7EF1301D" w:rsidR="00DC64EC" w:rsidRPr="00B7176A" w:rsidRDefault="00DC64EC" w:rsidP="00DC64EC">
      <w:pPr>
        <w:rPr>
          <w:b/>
          <w:u w:val="single"/>
          <w:lang w:eastAsia="ko-KR"/>
        </w:rPr>
      </w:pPr>
      <w:r w:rsidRPr="00B7176A">
        <w:rPr>
          <w:b/>
          <w:u w:val="single"/>
          <w:lang w:eastAsia="ko-KR"/>
        </w:rPr>
        <w:t xml:space="preserve">Issue 4-1-2: Timeline and workplan for Rel-18 AC lab alignment activity </w:t>
      </w:r>
    </w:p>
    <w:p w14:paraId="7C9527D3" w14:textId="33AE08FD" w:rsidR="00DC64EC" w:rsidRPr="00B7176A" w:rsidRDefault="00DC64EC" w:rsidP="00DC64EC">
      <w:pPr>
        <w:spacing w:after="120"/>
        <w:rPr>
          <w:rFonts w:eastAsia="SimSun"/>
          <w:szCs w:val="24"/>
        </w:rPr>
      </w:pPr>
      <w:r w:rsidRPr="00B7176A">
        <w:rPr>
          <w:rFonts w:eastAsia="SimSun"/>
          <w:szCs w:val="24"/>
        </w:rPr>
        <w:t>Agreement:</w:t>
      </w:r>
    </w:p>
    <w:p w14:paraId="0125B81A" w14:textId="1B502BA3" w:rsidR="00DC64EC" w:rsidRPr="00DC64EC" w:rsidRDefault="00DC64EC">
      <w:pPr>
        <w:pStyle w:val="Paragrafoelenco"/>
        <w:numPr>
          <w:ilvl w:val="1"/>
          <w:numId w:val="3"/>
        </w:numPr>
        <w:spacing w:after="120" w:line="240" w:lineRule="auto"/>
        <w:ind w:left="1440"/>
        <w:contextualSpacing w:val="0"/>
        <w:rPr>
          <w:rFonts w:eastAsia="SimSun"/>
          <w:szCs w:val="24"/>
          <w:highlight w:val="yellow"/>
        </w:rPr>
      </w:pPr>
      <w:r w:rsidRPr="00DC64EC">
        <w:rPr>
          <w:rFonts w:eastAsia="SimSun"/>
          <w:szCs w:val="24"/>
          <w:highlight w:val="yellow"/>
        </w:rPr>
        <w:t xml:space="preserve">RAN4 should provide a schedule for AC lab alignment, RC lab alignment, </w:t>
      </w:r>
      <w:r w:rsidRPr="009E6956">
        <w:rPr>
          <w:rFonts w:eastAsia="SimSun"/>
          <w:szCs w:val="24"/>
        </w:rPr>
        <w:t xml:space="preserve">RC and AC harmonization and performance test campaigns </w:t>
      </w:r>
      <w:r w:rsidRPr="00DC64EC">
        <w:rPr>
          <w:rFonts w:eastAsia="SimSun"/>
          <w:szCs w:val="24"/>
          <w:highlight w:val="yellow"/>
        </w:rPr>
        <w:t>based on the current progress of Rel-18 TRP TRS WI.</w:t>
      </w:r>
    </w:p>
    <w:p w14:paraId="1F147545" w14:textId="13B51A49" w:rsidR="00DC64EC" w:rsidRPr="00DC64EC" w:rsidRDefault="00DC64EC">
      <w:pPr>
        <w:pStyle w:val="Paragrafoelenco"/>
        <w:numPr>
          <w:ilvl w:val="1"/>
          <w:numId w:val="3"/>
        </w:numPr>
        <w:spacing w:after="120" w:line="240" w:lineRule="auto"/>
        <w:ind w:left="1440"/>
        <w:contextualSpacing w:val="0"/>
        <w:rPr>
          <w:rFonts w:eastAsia="SimSun"/>
          <w:szCs w:val="24"/>
          <w:highlight w:val="yellow"/>
        </w:rPr>
      </w:pPr>
      <w:r w:rsidRPr="00DC64EC">
        <w:rPr>
          <w:rFonts w:eastAsia="SimSun"/>
          <w:szCs w:val="24"/>
          <w:highlight w:val="yellow"/>
        </w:rPr>
        <w:t xml:space="preserve">After RAN4#107 meeting, WI rapporteur will with work with all the volunteer test labs to figure out a practical timeline to organize the activities, which would be shared in RAN4 reflector.  </w:t>
      </w:r>
    </w:p>
    <w:p w14:paraId="2C437EC7" w14:textId="72F454EE" w:rsidR="00DC64EC" w:rsidRDefault="00DC64EC" w:rsidP="00DC64EC">
      <w:pPr>
        <w:rPr>
          <w:b/>
          <w:u w:val="single"/>
          <w:lang w:eastAsia="ko-KR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45ECCC" wp14:editId="00BFFAD8">
                <wp:simplePos x="0" y="0"/>
                <wp:positionH relativeFrom="margin">
                  <wp:align>right</wp:align>
                </wp:positionH>
                <wp:positionV relativeFrom="paragraph">
                  <wp:posOffset>111125</wp:posOffset>
                </wp:positionV>
                <wp:extent cx="6076950" cy="914400"/>
                <wp:effectExtent l="0" t="0" r="19050" b="19050"/>
                <wp:wrapNone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9842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C0D9E0" id="Rettangolo 3" o:spid="_x0000_s1026" style="position:absolute;margin-left:427.3pt;margin-top:8.75pt;width:478.5pt;height:1in;z-index:251663360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kzOfQIAAGcFAAAOAAAAZHJzL2Uyb0RvYy54bWysVEtv2zAMvg/YfxB0X51k6SuoUwQtOgwo&#10;2mLt0LMqS7UAWdQoJU7260fJj2RdscOwHBTSJD++eXG5bSzbKAwGXMmnRxPOlJNQGfda8u9PN5/O&#10;OAtRuEpYcKrkOxX45fLjh4vWL9QMarCVQkYgLixaX/I6Rr8oiiBr1YhwBF45EmrARkRi8bWoULSE&#10;3thiNpmcFC1g5RGkCoG+XndCvsz4WisZ77UOKjJbcoot5hfz+5LeYnkhFq8ofG1kH4b4hygaYRw5&#10;HaGuRRRsjeYPqMZIhAA6HkloCtDaSJVzoGymkzfZPNbCq5wLFSf4sUzh/8HKu82jf0AqQ+vDIhCZ&#10;sthqbNI/xce2uVi7sVhqG5mkjyeT05PzY6qpJNn52XxGNMEUe2uPIX5R0LBElBypGblGYnMbYqc6&#10;qCRnDm6Mtbkh1rGWPHwmyCQJYE2VhJlJo6GuLLKNoKbG7bR3e6BFQVhHsexzylTcWZUgrPumNDMV&#10;ZTHrHPyOKaRULk47US0q1bk6ntBvcDZY5IwzYELWFOSI3QMMmh3IgN3l3+snU5WndTTuM/+b8WiR&#10;PYOLo3FjHOB7mVnKqvfc6Q9F6kqTqvQC1e4BGUK3K8HLG0P9uxUhPgik5aCW08LHe3q0BeoT9BRn&#10;NeDP974nfZpZknLW0rKVPPxYC1Sc2a+Opvl8Op+n7czM/Ph0RgweSl4OJW7dXAG1fkqnxctMJv1o&#10;B1IjNM90F1bJK4mEk+S75DLiwFzF7gjQZZFqtcpqtJFexFv36GUCT1VN8/m0fRbo+yGONP53MCym&#10;WLyZ5U43WTpYrSNokwd9X9e+3rTNeXD6y5POxSGftfb3cfkLAAD//wMAUEsDBBQABgAIAAAAIQDR&#10;0p2L2gAAAAcBAAAPAAAAZHJzL2Rvd25yZXYueG1sTI/BbsIwDIbvk/YOkZG4jRSmFtY1RRPSLtuJ&#10;gjiHxrQVjVM1KYS3n3fajv5+6/fnYhttL244+s6RguUiAYFUO9NRo+B4+HzZgPBBk9G9I1TwQA/b&#10;8vmp0Llxd9rjrQqN4BLyuVbQhjDkUvq6Rav9wg1InF3caHXgcWykGfWdy20vV0mSSas74gutHnDX&#10;Yn2tJqvgtNmb5hi/Kvv9Ou0uq8zbGLxS81n8eAcRMIa/ZfjVZ3Uo2ensJjJe9Ar4kcB0nYLg9C1d&#10;MzgzyJYpyLKQ//3LHwAAAP//AwBQSwECLQAUAAYACAAAACEAtoM4kv4AAADhAQAAEwAAAAAAAAAA&#10;AAAAAAAAAAAAW0NvbnRlbnRfVHlwZXNdLnhtbFBLAQItABQABgAIAAAAIQA4/SH/1gAAAJQBAAAL&#10;AAAAAAAAAAAAAAAAAC8BAABfcmVscy8ucmVsc1BLAQItABQABgAIAAAAIQCKkkzOfQIAAGcFAAAO&#10;AAAAAAAAAAAAAAAAAC4CAABkcnMvZTJvRG9jLnhtbFBLAQItABQABgAIAAAAIQDR0p2L2gAAAAcB&#10;AAAPAAAAAAAAAAAAAAAAANcEAABkcnMvZG93bnJldi54bWxQSwUGAAAAAAQABADzAAAA3gUAAAAA&#10;" filled="f" strokecolor="black [3213]" strokeweight=".5pt">
                <w10:wrap anchorx="margin"/>
              </v:rect>
            </w:pict>
          </mc:Fallback>
        </mc:AlternateContent>
      </w:r>
    </w:p>
    <w:p w14:paraId="0C532D3F" w14:textId="539D0FE2" w:rsidR="00DC64EC" w:rsidRPr="00B7176A" w:rsidRDefault="00DC64EC" w:rsidP="00DC64EC">
      <w:pPr>
        <w:rPr>
          <w:b/>
          <w:u w:val="single"/>
          <w:lang w:eastAsia="ko-KR"/>
        </w:rPr>
      </w:pPr>
      <w:r w:rsidRPr="00B7176A">
        <w:rPr>
          <w:b/>
          <w:u w:val="single"/>
          <w:lang w:eastAsia="ko-KR"/>
        </w:rPr>
        <w:t>Issue 4-3-1: Framework for Rel-18 TRP TRS requirement work</w:t>
      </w:r>
    </w:p>
    <w:p w14:paraId="6DFB90C4" w14:textId="77777777" w:rsidR="00DC64EC" w:rsidRPr="00B7176A" w:rsidRDefault="00DC64EC" w:rsidP="00DC64EC">
      <w:r w:rsidRPr="00B7176A">
        <w:t>Agreements:</w:t>
      </w:r>
    </w:p>
    <w:p w14:paraId="66EDA8F6" w14:textId="77777777" w:rsidR="00DC64EC" w:rsidRPr="00B7176A" w:rsidRDefault="00DC64EC">
      <w:pPr>
        <w:pStyle w:val="Paragrafoelenco"/>
        <w:numPr>
          <w:ilvl w:val="0"/>
          <w:numId w:val="5"/>
        </w:numPr>
        <w:spacing w:line="240" w:lineRule="auto"/>
        <w:contextualSpacing w:val="0"/>
      </w:pPr>
      <w:r w:rsidRPr="00B7176A">
        <w:t>RAN4 further discuss how to disclosed UE information (and thresholds) for Rel-18 TRP TRS requirement work</w:t>
      </w:r>
    </w:p>
    <w:p w14:paraId="4677C5A6" w14:textId="77777777" w:rsidR="00DC64EC" w:rsidRPr="00B7176A" w:rsidRDefault="00DC64EC">
      <w:pPr>
        <w:pStyle w:val="Paragrafoelenco"/>
        <w:numPr>
          <w:ilvl w:val="0"/>
          <w:numId w:val="5"/>
        </w:numPr>
        <w:spacing w:line="240" w:lineRule="auto"/>
        <w:contextualSpacing w:val="0"/>
      </w:pPr>
      <w:r w:rsidRPr="00DC64EC">
        <w:rPr>
          <w:highlight w:val="yellow"/>
        </w:rPr>
        <w:t>Encourage operator test labs to join Rel-18 AC lab alignment activity</w:t>
      </w:r>
      <w:r w:rsidRPr="00B7176A">
        <w:t xml:space="preserve"> and performance measurement campaign</w:t>
      </w:r>
    </w:p>
    <w:p w14:paraId="78C6DD74" w14:textId="77777777" w:rsidR="00DC64EC" w:rsidRDefault="00DC64EC" w:rsidP="00E44F05">
      <w:pPr>
        <w:jc w:val="both"/>
      </w:pPr>
    </w:p>
    <w:p w14:paraId="0CA9165D" w14:textId="77777777" w:rsidR="007E359F" w:rsidRDefault="007E359F" w:rsidP="00E44F05">
      <w:pPr>
        <w:jc w:val="both"/>
      </w:pPr>
    </w:p>
    <w:p w14:paraId="1CC6C3CC" w14:textId="678C665A" w:rsidR="00887D52" w:rsidRDefault="00265CAD" w:rsidP="00E44F05">
      <w:pPr>
        <w:jc w:val="both"/>
      </w:pPr>
      <w:r>
        <w:lastRenderedPageBreak/>
        <w:t>T</w:t>
      </w:r>
      <w:r w:rsidR="00F06884">
        <w:t>he following observations can be made:</w:t>
      </w:r>
    </w:p>
    <w:p w14:paraId="3A9EE847" w14:textId="77777777" w:rsidR="00F06884" w:rsidRDefault="00F06884" w:rsidP="00E44F05">
      <w:pPr>
        <w:jc w:val="both"/>
      </w:pPr>
    </w:p>
    <w:p w14:paraId="7F639624" w14:textId="06DB7BC1" w:rsidR="003E24A0" w:rsidRDefault="003E24A0" w:rsidP="00E44F05">
      <w:pPr>
        <w:jc w:val="both"/>
        <w:rPr>
          <w:b/>
          <w:bCs/>
          <w:i/>
          <w:iCs/>
        </w:rPr>
      </w:pPr>
      <w:r w:rsidRPr="009923B4">
        <w:rPr>
          <w:b/>
          <w:bCs/>
          <w:i/>
          <w:iCs/>
        </w:rPr>
        <w:t>Observation</w:t>
      </w:r>
      <w:r w:rsidR="00865671" w:rsidRPr="009923B4">
        <w:rPr>
          <w:b/>
          <w:bCs/>
          <w:i/>
          <w:iCs/>
        </w:rPr>
        <w:t xml:space="preserve"> 1</w:t>
      </w:r>
      <w:r w:rsidRPr="009923B4">
        <w:rPr>
          <w:b/>
          <w:bCs/>
          <w:i/>
          <w:iCs/>
        </w:rPr>
        <w:t xml:space="preserve">: </w:t>
      </w:r>
      <w:r w:rsidR="00BF2380">
        <w:rPr>
          <w:b/>
          <w:bCs/>
          <w:i/>
          <w:iCs/>
        </w:rPr>
        <w:t xml:space="preserve">Timeline </w:t>
      </w:r>
      <w:r w:rsidR="006D781B">
        <w:rPr>
          <w:b/>
          <w:bCs/>
          <w:i/>
          <w:iCs/>
        </w:rPr>
        <w:t xml:space="preserve">and schedule </w:t>
      </w:r>
      <w:r w:rsidR="00BF2380">
        <w:rPr>
          <w:b/>
          <w:bCs/>
          <w:i/>
          <w:iCs/>
        </w:rPr>
        <w:t xml:space="preserve">of the lab alignment activity has </w:t>
      </w:r>
      <w:r w:rsidR="006D781B">
        <w:rPr>
          <w:b/>
          <w:bCs/>
          <w:i/>
          <w:iCs/>
        </w:rPr>
        <w:t>to be</w:t>
      </w:r>
      <w:r w:rsidR="00BF2380">
        <w:rPr>
          <w:b/>
          <w:bCs/>
          <w:i/>
          <w:iCs/>
        </w:rPr>
        <w:t xml:space="preserve"> </w:t>
      </w:r>
      <w:r w:rsidR="00D627B3">
        <w:rPr>
          <w:b/>
          <w:bCs/>
          <w:i/>
          <w:iCs/>
        </w:rPr>
        <w:t>finalized</w:t>
      </w:r>
      <w:r w:rsidR="00BF2380">
        <w:rPr>
          <w:b/>
          <w:bCs/>
          <w:i/>
          <w:iCs/>
        </w:rPr>
        <w:t xml:space="preserve"> by RAN4</w:t>
      </w:r>
    </w:p>
    <w:p w14:paraId="4917B34B" w14:textId="2D46297A" w:rsidR="00BF2380" w:rsidRDefault="00BF2380" w:rsidP="00E44F05">
      <w:pPr>
        <w:jc w:val="both"/>
        <w:rPr>
          <w:b/>
          <w:bCs/>
          <w:i/>
          <w:iCs/>
        </w:rPr>
      </w:pPr>
    </w:p>
    <w:p w14:paraId="77B20702" w14:textId="1765AE69" w:rsidR="00BF2380" w:rsidRDefault="00BF2380" w:rsidP="00E44F05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Observation 2: </w:t>
      </w:r>
      <w:r w:rsidR="006D781B">
        <w:rPr>
          <w:b/>
          <w:bCs/>
          <w:i/>
          <w:iCs/>
        </w:rPr>
        <w:t>Operator</w:t>
      </w:r>
      <w:r w:rsidR="00CB2AB4">
        <w:rPr>
          <w:b/>
          <w:bCs/>
          <w:i/>
          <w:iCs/>
        </w:rPr>
        <w:t>s test</w:t>
      </w:r>
      <w:r w:rsidR="006D781B">
        <w:rPr>
          <w:b/>
          <w:bCs/>
          <w:i/>
          <w:iCs/>
        </w:rPr>
        <w:t xml:space="preserve"> laboratories might not have all the requirements to join the Rel-18 AC lab alignment activity</w:t>
      </w:r>
    </w:p>
    <w:p w14:paraId="459CF920" w14:textId="320E0E67" w:rsidR="006D781B" w:rsidRDefault="006D781B" w:rsidP="00E44F05">
      <w:pPr>
        <w:jc w:val="both"/>
        <w:rPr>
          <w:b/>
          <w:bCs/>
          <w:i/>
          <w:iCs/>
        </w:rPr>
      </w:pPr>
    </w:p>
    <w:p w14:paraId="604B4DB9" w14:textId="5462BEFF" w:rsidR="006D781B" w:rsidRDefault="006D781B" w:rsidP="00E44F05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Observation 3: Nevertheless, operators should be able to take part to the Rel-18 AC lab alignment activity in order to have a more balanced contribution </w:t>
      </w:r>
      <w:r w:rsidR="00596B6C">
        <w:rPr>
          <w:b/>
          <w:bCs/>
          <w:i/>
          <w:iCs/>
        </w:rPr>
        <w:t>between the involved parties</w:t>
      </w:r>
    </w:p>
    <w:p w14:paraId="7B078205" w14:textId="6A13F7B2" w:rsidR="002B4F28" w:rsidRDefault="002B4F28" w:rsidP="00E44F05">
      <w:pPr>
        <w:jc w:val="both"/>
        <w:rPr>
          <w:b/>
          <w:bCs/>
          <w:i/>
          <w:iCs/>
        </w:rPr>
      </w:pPr>
    </w:p>
    <w:p w14:paraId="638BE4E2" w14:textId="554F3472" w:rsidR="00FC6AA4" w:rsidRDefault="00FC6AA4" w:rsidP="00E44F05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Observation 4: Contribution to the Rel-18 AC lab alignment activity can be also in terms of LADs provisioning</w:t>
      </w:r>
    </w:p>
    <w:p w14:paraId="15A988C1" w14:textId="77777777" w:rsidR="00FC6AA4" w:rsidRDefault="00FC6AA4" w:rsidP="00E44F05">
      <w:pPr>
        <w:jc w:val="both"/>
        <w:rPr>
          <w:b/>
          <w:bCs/>
          <w:i/>
          <w:iCs/>
        </w:rPr>
      </w:pPr>
    </w:p>
    <w:p w14:paraId="1B125E94" w14:textId="76835A43" w:rsidR="002B4F28" w:rsidRPr="009923B4" w:rsidRDefault="002B4F28" w:rsidP="00E44F05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Observation </w:t>
      </w:r>
      <w:r w:rsidR="00FC6AA4">
        <w:rPr>
          <w:b/>
          <w:bCs/>
          <w:i/>
          <w:iCs/>
        </w:rPr>
        <w:t>5</w:t>
      </w:r>
      <w:r>
        <w:rPr>
          <w:b/>
          <w:bCs/>
          <w:i/>
          <w:iCs/>
        </w:rPr>
        <w:t>: In general,</w:t>
      </w:r>
      <w:r w:rsidR="00FC6AA4">
        <w:rPr>
          <w:b/>
          <w:bCs/>
          <w:i/>
          <w:iCs/>
        </w:rPr>
        <w:t xml:space="preserve"> the</w:t>
      </w:r>
      <w:r>
        <w:rPr>
          <w:b/>
          <w:bCs/>
          <w:i/>
          <w:iCs/>
        </w:rPr>
        <w:t xml:space="preserve"> greater </w:t>
      </w:r>
      <w:r w:rsidR="00FC6AA4">
        <w:rPr>
          <w:b/>
          <w:bCs/>
          <w:i/>
          <w:iCs/>
        </w:rPr>
        <w:t xml:space="preserve">the </w:t>
      </w:r>
      <w:r>
        <w:rPr>
          <w:b/>
          <w:bCs/>
          <w:i/>
          <w:iCs/>
        </w:rPr>
        <w:t>number of LADs</w:t>
      </w:r>
      <w:r w:rsidR="00FC6AA4">
        <w:rPr>
          <w:b/>
          <w:bCs/>
          <w:i/>
          <w:iCs/>
        </w:rPr>
        <w:t xml:space="preserve">, the better the precision in the </w:t>
      </w:r>
      <w:r>
        <w:rPr>
          <w:b/>
          <w:bCs/>
          <w:i/>
          <w:iCs/>
        </w:rPr>
        <w:t>Rel-18 AC lab</w:t>
      </w:r>
      <w:r w:rsidR="00FC6AA4">
        <w:rPr>
          <w:b/>
          <w:bCs/>
          <w:i/>
          <w:iCs/>
        </w:rPr>
        <w:t>s</w:t>
      </w:r>
      <w:r>
        <w:rPr>
          <w:b/>
          <w:bCs/>
          <w:i/>
          <w:iCs/>
        </w:rPr>
        <w:t xml:space="preserve"> alignment</w:t>
      </w:r>
    </w:p>
    <w:p w14:paraId="5D002834" w14:textId="13010297" w:rsidR="003E24A0" w:rsidRDefault="003E24A0" w:rsidP="00E44F05">
      <w:pPr>
        <w:jc w:val="both"/>
      </w:pPr>
    </w:p>
    <w:p w14:paraId="51C360A6" w14:textId="139AF60B" w:rsidR="00865671" w:rsidRDefault="00265CAD" w:rsidP="00865671">
      <w:pPr>
        <w:jc w:val="both"/>
      </w:pPr>
      <w:r>
        <w:t>Based on the above observations, the following proposal is formulated</w:t>
      </w:r>
      <w:r w:rsidR="0092740F">
        <w:t>:</w:t>
      </w:r>
    </w:p>
    <w:p w14:paraId="4B2C9EFA" w14:textId="56D8B62D" w:rsidR="0092740F" w:rsidRDefault="0092740F" w:rsidP="00865671">
      <w:pPr>
        <w:jc w:val="both"/>
      </w:pPr>
    </w:p>
    <w:p w14:paraId="4F654743" w14:textId="674EF00F" w:rsidR="0092740F" w:rsidRDefault="0092740F" w:rsidP="00865671">
      <w:pPr>
        <w:jc w:val="both"/>
        <w:rPr>
          <w:b/>
          <w:bCs/>
          <w:i/>
          <w:iCs/>
        </w:rPr>
      </w:pPr>
      <w:r w:rsidRPr="0092740F">
        <w:rPr>
          <w:b/>
          <w:bCs/>
          <w:i/>
          <w:iCs/>
        </w:rPr>
        <w:t>Proposal 1:</w:t>
      </w:r>
      <w:r w:rsidR="006D781B">
        <w:rPr>
          <w:b/>
          <w:bCs/>
          <w:i/>
          <w:iCs/>
        </w:rPr>
        <w:t xml:space="preserve"> </w:t>
      </w:r>
      <w:r w:rsidR="000E240D">
        <w:rPr>
          <w:b/>
          <w:bCs/>
          <w:i/>
          <w:iCs/>
        </w:rPr>
        <w:t>A</w:t>
      </w:r>
      <w:r w:rsidR="006D781B">
        <w:rPr>
          <w:b/>
          <w:bCs/>
          <w:i/>
          <w:iCs/>
        </w:rPr>
        <w:t xml:space="preserve">dditional LADs </w:t>
      </w:r>
      <w:r w:rsidR="00265CAD">
        <w:rPr>
          <w:b/>
          <w:bCs/>
          <w:i/>
          <w:iCs/>
        </w:rPr>
        <w:t xml:space="preserve">provided by any </w:t>
      </w:r>
      <w:r w:rsidR="009275DE">
        <w:rPr>
          <w:b/>
          <w:bCs/>
          <w:i/>
          <w:iCs/>
        </w:rPr>
        <w:t>3GPP</w:t>
      </w:r>
      <w:r w:rsidR="00265CAD">
        <w:rPr>
          <w:b/>
          <w:bCs/>
          <w:i/>
          <w:iCs/>
        </w:rPr>
        <w:t xml:space="preserve"> member </w:t>
      </w:r>
      <w:r w:rsidR="000E240D">
        <w:rPr>
          <w:b/>
          <w:bCs/>
          <w:i/>
          <w:iCs/>
        </w:rPr>
        <w:t xml:space="preserve">can </w:t>
      </w:r>
      <w:r w:rsidR="006D781B">
        <w:rPr>
          <w:b/>
          <w:bCs/>
          <w:i/>
          <w:iCs/>
        </w:rPr>
        <w:t xml:space="preserve">be included in the Rel-18 AC lab alignment activity. </w:t>
      </w:r>
      <w:r w:rsidR="000E240D">
        <w:rPr>
          <w:b/>
          <w:bCs/>
          <w:i/>
          <w:iCs/>
        </w:rPr>
        <w:t>Therefore,</w:t>
      </w:r>
      <w:r w:rsidR="006D781B">
        <w:rPr>
          <w:b/>
          <w:bCs/>
          <w:i/>
          <w:iCs/>
        </w:rPr>
        <w:t xml:space="preserve"> the working procedure </w:t>
      </w:r>
      <w:r w:rsidR="00265CAD">
        <w:rPr>
          <w:b/>
          <w:bCs/>
          <w:i/>
          <w:iCs/>
        </w:rPr>
        <w:t>needs</w:t>
      </w:r>
      <w:r w:rsidR="006D781B">
        <w:rPr>
          <w:b/>
          <w:bCs/>
          <w:i/>
          <w:iCs/>
        </w:rPr>
        <w:t xml:space="preserve"> to be updated as follow</w:t>
      </w:r>
      <w:r w:rsidR="007B0D65">
        <w:rPr>
          <w:b/>
          <w:bCs/>
          <w:i/>
          <w:iCs/>
        </w:rPr>
        <w:t xml:space="preserve"> (red text)</w:t>
      </w:r>
      <w:r w:rsidR="006D781B">
        <w:rPr>
          <w:b/>
          <w:bCs/>
          <w:i/>
          <w:iCs/>
        </w:rPr>
        <w:t>:</w:t>
      </w:r>
    </w:p>
    <w:p w14:paraId="15B2BB80" w14:textId="3FA376FF" w:rsidR="006D781B" w:rsidRDefault="007B0D65" w:rsidP="00865671">
      <w:pPr>
        <w:jc w:val="both"/>
        <w:rPr>
          <w:b/>
          <w:bCs/>
          <w:i/>
          <w:iCs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EFD1CD" wp14:editId="1B4FA190">
                <wp:simplePos x="0" y="0"/>
                <wp:positionH relativeFrom="margin">
                  <wp:align>left</wp:align>
                </wp:positionH>
                <wp:positionV relativeFrom="paragraph">
                  <wp:posOffset>90170</wp:posOffset>
                </wp:positionV>
                <wp:extent cx="6076950" cy="730250"/>
                <wp:effectExtent l="0" t="0" r="19050" b="12700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7302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6BEE62" id="Rettangolo 4" o:spid="_x0000_s1026" style="position:absolute;margin-left:0;margin-top:7.1pt;width:478.5pt;height:57.5pt;z-index:25166540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PYMfgIAAGcFAAAOAAAAZHJzL2Uyb0RvYy54bWysVEtv2zAMvg/YfxB0X+2kabsGdYqgRYYB&#10;RRusHXpWZak2IIsapcTJfv0o+ZGsK3YYloNCmuTHN6+ud41hW4W+BlvwyUnOmbISytq+Fvz70+rT&#10;Z858ELYUBqwq+F55fr34+OGqdXM1hQpMqZARiPXz1hW8CsHNs8zLSjXCn4BTloQasBGBWHzNShQt&#10;oTcmm+b5edYClg5BKu/p620n5IuEr7WS4UFrrwIzBafYQnoxvS/xzRZXYv6KwlW17MMQ/xBFI2pL&#10;TkeoWxEE22D9B1RTSwQPOpxIaDLQupYq5UDZTPI32TxWwqmUCxXHu7FM/v/Byvvto1sjlaF1fu6J&#10;jFnsNDbxn+Jju1Ss/VgstQtM0sfz/OL88oxqKkl2cZpPiSaY7GDt0IcvChoWiYIjNSPVSGzvfOhU&#10;B5XozMKqNiY1xFjWkodTgowSD6YuozAxcTTUjUG2FdTUsJv0bo+0KAhjKZZDTokKe6MihLHflGZ1&#10;SVlMOwe/YwoplQ2TTlSJUnWuznL6Dc4Gi5RxAozImoIcsXuAQbMDGbC7/Hv9aKrStI7GfeZ/Mx4t&#10;kmewYTRuagv4XmaGsuo9d/pDkbrSxCq9QLlfI0PodsU7uaqpf3fCh7VAWg5qOS18eKBHG6A+QU9x&#10;VgH+fO971KeZJSlnLS1bwf2PjUDFmflqaZovJ7NZ3M7EzM4upsTgseTlWGI3zQ1Q6yd0WpxMZNQP&#10;ZiA1QvNMd2EZvZJIWEm+Cy4DDsxN6I4AXRaplsukRhvpRLizj05G8FjVOJ9Pu2eBrh/iQON/D8Ni&#10;ivmbWe50o6WF5SaArtOgH+ra15u2OQ1Of3niuTjmk9bhPi5+AQAA//8DAFBLAwQUAAYACAAAACEA&#10;K+JbN9oAAAAHAQAADwAAAGRycy9kb3ducmV2LnhtbEyPTU/DMAyG70j7D5GRuLGUAPsoTadpEhc4&#10;rZt2zhqvrWicqkm38O8xJzj6ea3Xj4tNcr244hg6Txqe5hkIpNrbjhoNx8P74wpEiIas6T2hhm8M&#10;sClnd4XJrb/RHq9VbASXUMiNhjbGIZcy1C06E+Z+QOLs4kdnIo9jI+1oblzueqmybCGd6YgvtGbA&#10;XYv1VzU5DafV3jbH9FG5z+dpd1GL4FIMWj/cp+0biIgp/i3Drz6rQ8lOZz+RDaLXwI9Epi8KBKfr&#10;1yWDMwO1ViDLQv73L38AAAD//wMAUEsBAi0AFAAGAAgAAAAhALaDOJL+AAAA4QEAABMAAAAAAAAA&#10;AAAAAAAAAAAAAFtDb250ZW50X1R5cGVzXS54bWxQSwECLQAUAAYACAAAACEAOP0h/9YAAACUAQAA&#10;CwAAAAAAAAAAAAAAAAAvAQAAX3JlbHMvLnJlbHNQSwECLQAUAAYACAAAACEAYJz2DH4CAABnBQAA&#10;DgAAAAAAAAAAAAAAAAAuAgAAZHJzL2Uyb0RvYy54bWxQSwECLQAUAAYACAAAACEAK+JbN9oAAAAH&#10;AQAADwAAAAAAAAAAAAAAAADYBAAAZHJzL2Rvd25yZXYueG1sUEsFBgAAAAAEAAQA8wAAAN8FAAAA&#10;AA==&#10;" filled="f" strokecolor="black [3213]" strokeweight=".5pt">
                <w10:wrap anchorx="margin"/>
              </v:rect>
            </w:pict>
          </mc:Fallback>
        </mc:AlternateContent>
      </w:r>
    </w:p>
    <w:p w14:paraId="35802539" w14:textId="6767002D" w:rsidR="006D781B" w:rsidRPr="00CE575C" w:rsidRDefault="006D781B">
      <w:pPr>
        <w:numPr>
          <w:ilvl w:val="0"/>
          <w:numId w:val="6"/>
        </w:numPr>
        <w:spacing w:after="100"/>
      </w:pPr>
      <w:r w:rsidRPr="00CE575C">
        <w:t>Lab Alignment Device (LAD):</w:t>
      </w:r>
    </w:p>
    <w:p w14:paraId="1020CDD5" w14:textId="6AE8C676" w:rsidR="006D781B" w:rsidRDefault="006D781B">
      <w:pPr>
        <w:numPr>
          <w:ilvl w:val="1"/>
          <w:numId w:val="6"/>
        </w:numPr>
        <w:spacing w:after="100"/>
      </w:pPr>
      <w:r>
        <w:t>Reuse LADs (LAD1 and LAD2) from Rel-17 lab alignment activity</w:t>
      </w:r>
    </w:p>
    <w:p w14:paraId="61CB8CA7" w14:textId="7AF150F0" w:rsidR="00265CAD" w:rsidRPr="00265CAD" w:rsidRDefault="006D781B" w:rsidP="00265CAD">
      <w:pPr>
        <w:numPr>
          <w:ilvl w:val="1"/>
          <w:numId w:val="6"/>
        </w:numPr>
        <w:spacing w:after="100"/>
        <w:rPr>
          <w:color w:val="FF0000"/>
        </w:rPr>
      </w:pPr>
      <w:r w:rsidRPr="007B0D65">
        <w:rPr>
          <w:color w:val="FF0000"/>
        </w:rPr>
        <w:t xml:space="preserve">Additional LADs can be provided </w:t>
      </w:r>
      <w:r w:rsidR="007B0D65" w:rsidRPr="007B0D65">
        <w:rPr>
          <w:color w:val="FF0000"/>
        </w:rPr>
        <w:t>if compliant with the selection criteria defined for Rel-17</w:t>
      </w:r>
    </w:p>
    <w:p w14:paraId="53DAE280" w14:textId="05844CEF" w:rsidR="00B36CB9" w:rsidRDefault="00B36CB9" w:rsidP="0092740F">
      <w:pPr>
        <w:pStyle w:val="Titolo2"/>
        <w:ind w:left="0" w:firstLine="0"/>
      </w:pPr>
      <w:r>
        <w:t>2.</w:t>
      </w:r>
      <w:r w:rsidR="0092740F">
        <w:t>2</w:t>
      </w:r>
      <w:r>
        <w:t xml:space="preserve"> </w:t>
      </w:r>
      <w:r w:rsidR="007B0D65">
        <w:t>M</w:t>
      </w:r>
      <w:r w:rsidR="00B3332F">
        <w:t>easurements results</w:t>
      </w:r>
      <w:r w:rsidR="007B0D65">
        <w:t xml:space="preserve"> submission</w:t>
      </w:r>
    </w:p>
    <w:p w14:paraId="0C7D2BAF" w14:textId="282AB2CE" w:rsidR="007B0D65" w:rsidRDefault="007B0D65" w:rsidP="00B36CB9">
      <w:pPr>
        <w:rPr>
          <w:lang w:val="en-US"/>
        </w:rPr>
      </w:pPr>
      <w:r w:rsidRPr="007B0D65">
        <w:rPr>
          <w:lang w:eastAsia="ja-JP"/>
        </w:rPr>
        <w:t xml:space="preserve">With respect to the </w:t>
      </w:r>
      <w:r>
        <w:rPr>
          <w:lang w:eastAsia="ja-JP"/>
        </w:rPr>
        <w:t xml:space="preserve">submission of the tests results the working procedure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_Ref142480188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[4]</w:t>
      </w:r>
      <w:r>
        <w:rPr>
          <w:lang w:val="en-US"/>
        </w:rPr>
        <w:fldChar w:fldCharType="end"/>
      </w:r>
      <w:r>
        <w:rPr>
          <w:lang w:val="en-US"/>
        </w:rPr>
        <w:t xml:space="preserve"> reports the following:</w:t>
      </w:r>
    </w:p>
    <w:p w14:paraId="2FD604C8" w14:textId="7D6617B8" w:rsidR="007B0D65" w:rsidRDefault="007B0D65" w:rsidP="00B36CB9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C5A6EE" wp14:editId="5B204E44">
                <wp:simplePos x="0" y="0"/>
                <wp:positionH relativeFrom="margin">
                  <wp:align>center</wp:align>
                </wp:positionH>
                <wp:positionV relativeFrom="paragraph">
                  <wp:posOffset>83185</wp:posOffset>
                </wp:positionV>
                <wp:extent cx="6076950" cy="1270000"/>
                <wp:effectExtent l="0" t="0" r="19050" b="25400"/>
                <wp:wrapNone/>
                <wp:docPr id="5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1270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A01CAB" id="Rettangolo 5" o:spid="_x0000_s1026" style="position:absolute;margin-left:0;margin-top:6.55pt;width:478.5pt;height:100pt;z-index:25166745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TAdfQIAAGgFAAAOAAAAZHJzL2Uyb0RvYy54bWysVEtv2zAMvg/YfxB0Xx1nfaxBnSJo0WFA&#10;0QZth55VWaoFyKJGKXGyXz9KdpysK3YYloMimeRH8uPj4nLTWrZWGAy4ipdHE86Uk1Ab91rx7083&#10;n75wFqJwtbDgVMW3KvDL+ccPF52fqSk0YGuFjEBcmHW+4k2MflYUQTaqFeEIvHIk1ICtiPTE16JG&#10;0RF6a4vpZHJadIC1R5AqBPp63Qv5PONrrWS81zqoyGzFKbaYT8znSzqL+YWYvaLwjZFDGOIfomiF&#10;ceR0hLoWUbAVmj+gWiMRAuh4JKEtQGsjVc6Bsiknb7J5bIRXORciJ/iRpvD/YOXd+tEvkWjofJgF&#10;uqYsNhrb9E/xsU0mazuSpTaRSfp4Ojk7PT8hTiXJyunZhH6JzmJv7jHErwpali4VR6pGJkmsb0Ps&#10;VXcqyZuDG2Ntroh1rCMXnwk/SQJYUydhfqTeUFcW2VpQVeOmHNweaFEQ1lEs+6TyLW6tShDWPSjN&#10;TE1pTHsHv2MKKZWLZS9qRK16VycHOeYOTVHkjDNgQtYU5Ig9ALyP3ec/6CdTldt1NB4y/5vxaJE9&#10;g4ujcWsc4HuZWcpq8Nzr70jqqUksvUC9XSJD6IcleHljqH63IsSlQJoOqjlNfLynQ1ugOsFw46wB&#10;/Pne96RPTUtSzjqatoqHHyuBijP7zVE7n5fHx2k88+P45GxKDzyUvBxK3Kq9Aip9SbvFy3xN+tHu&#10;rhqhfabFsEheSSScJN8VlxF3j6vYbwFaLVItFlmNRtKLeOsevUzgidXUn0+bZ4F+aOJI/X8Hu8kU&#10;sze93OsmSweLVQRtcqPveR34pnHOjTOsnrQvDt9Za78g578AAAD//wMAUEsDBBQABgAIAAAAIQBT&#10;KUfN2QAAAAcBAAAPAAAAZHJzL2Rvd25yZXYueG1sTI/BTsMwDIbvSLxDZCRuLF0nxihNJzSJC5xW&#10;Js5Z47UVjVM17hbeHu8ER3+/9ftzuU1+UGecYh/IwHKRgUJqguupNXD4fHvYgIpsydkhEBr4wQjb&#10;6vamtIULF9rjueZWSQnFwhromMdC69h06G1chBFJslOYvGUZp1a7yV6k3A86z7K19rYnudDZEXcd&#10;Nt/17A18bfauPaT32n+s5t0pX0efOBpzf5deX0AxJv5bhqu+qEMlTscwk4tqMCCPsNDVEpSkz49P&#10;Ao4G8ivRVan/+1e/AAAA//8DAFBLAQItABQABgAIAAAAIQC2gziS/gAAAOEBAAATAAAAAAAAAAAA&#10;AAAAAAAAAABbQ29udGVudF9UeXBlc10ueG1sUEsBAi0AFAAGAAgAAAAhADj9If/WAAAAlAEAAAsA&#10;AAAAAAAAAAAAAAAALwEAAF9yZWxzLy5yZWxzUEsBAi0AFAAGAAgAAAAhAB8hMB19AgAAaAUAAA4A&#10;AAAAAAAAAAAAAAAALgIAAGRycy9lMm9Eb2MueG1sUEsBAi0AFAAGAAgAAAAhAFMpR83ZAAAABwEA&#10;AA8AAAAAAAAAAAAAAAAA1wQAAGRycy9kb3ducmV2LnhtbFBLBQYAAAAABAAEAPMAAADdBQAAAAA=&#10;" filled="f" strokecolor="black [3213]" strokeweight=".5pt">
                <w10:wrap anchorx="margin"/>
              </v:rect>
            </w:pict>
          </mc:Fallback>
        </mc:AlternateContent>
      </w:r>
    </w:p>
    <w:p w14:paraId="7F98CA42" w14:textId="2ACECC40" w:rsidR="007B0D65" w:rsidRPr="00CE575C" w:rsidRDefault="007B0D65">
      <w:pPr>
        <w:numPr>
          <w:ilvl w:val="0"/>
          <w:numId w:val="6"/>
        </w:numPr>
        <w:spacing w:after="100"/>
      </w:pPr>
      <w:r w:rsidRPr="00CE575C">
        <w:t>Test results submitting:</w:t>
      </w:r>
    </w:p>
    <w:p w14:paraId="239448A7" w14:textId="0BA6CDB4" w:rsidR="007B0D65" w:rsidRPr="00CE575C" w:rsidRDefault="007B0D65">
      <w:pPr>
        <w:numPr>
          <w:ilvl w:val="1"/>
          <w:numId w:val="7"/>
        </w:numPr>
        <w:spacing w:after="100"/>
      </w:pPr>
      <w:r w:rsidRPr="00CE575C">
        <w:t xml:space="preserve">Using the same worksheet template in </w:t>
      </w:r>
      <w:r>
        <w:t>[TBD]</w:t>
      </w:r>
      <w:r w:rsidRPr="00CE575C">
        <w:t xml:space="preserve"> to submit the measurement results</w:t>
      </w:r>
    </w:p>
    <w:p w14:paraId="0AB4001E" w14:textId="77777777" w:rsidR="007B0D65" w:rsidRPr="00CE575C" w:rsidRDefault="007B0D65">
      <w:pPr>
        <w:numPr>
          <w:ilvl w:val="1"/>
          <w:numId w:val="7"/>
        </w:numPr>
        <w:spacing w:after="100"/>
      </w:pPr>
      <w:r w:rsidRPr="00CE575C">
        <w:t>The measurement results should be submitted to RAN4 by anonymous approach (the UE model should not be disclosed)</w:t>
      </w:r>
    </w:p>
    <w:p w14:paraId="36754362" w14:textId="763ADF25" w:rsidR="007B0D65" w:rsidRPr="00CE575C" w:rsidRDefault="007B0D65">
      <w:pPr>
        <w:numPr>
          <w:ilvl w:val="1"/>
          <w:numId w:val="7"/>
        </w:numPr>
        <w:spacing w:after="100"/>
      </w:pPr>
      <w:r w:rsidRPr="00CE575C">
        <w:t>Results shall not be shared between labs before submitting to RAN4 meetings or sharing in the RAN4 reflector. Comparison and lab alignment analysis should only be done in RAN4 meetings/discussions</w:t>
      </w:r>
    </w:p>
    <w:p w14:paraId="5CA9F7EB" w14:textId="44241E25" w:rsidR="007B0D65" w:rsidRPr="007B0D65" w:rsidRDefault="007B0D65" w:rsidP="00B36CB9">
      <w:pPr>
        <w:rPr>
          <w:lang w:eastAsia="ja-JP"/>
        </w:rPr>
      </w:pPr>
    </w:p>
    <w:p w14:paraId="20387194" w14:textId="00EA37AB" w:rsidR="007B0D65" w:rsidRDefault="007B0D65" w:rsidP="00B36CB9">
      <w:pPr>
        <w:rPr>
          <w:lang w:eastAsia="ja-JP"/>
        </w:rPr>
      </w:pPr>
      <w:r>
        <w:rPr>
          <w:lang w:eastAsia="ja-JP"/>
        </w:rPr>
        <w:t>The following observation can be made:</w:t>
      </w:r>
    </w:p>
    <w:p w14:paraId="5634199C" w14:textId="5574AB27" w:rsidR="007B0D65" w:rsidRDefault="007B0D65" w:rsidP="00B36CB9">
      <w:pPr>
        <w:rPr>
          <w:lang w:eastAsia="ja-JP"/>
        </w:rPr>
      </w:pPr>
    </w:p>
    <w:p w14:paraId="26029217" w14:textId="529A1F6A" w:rsidR="007B0D65" w:rsidRPr="00383151" w:rsidRDefault="007B0D65" w:rsidP="00B36CB9">
      <w:pPr>
        <w:rPr>
          <w:b/>
          <w:bCs/>
          <w:i/>
          <w:iCs/>
          <w:lang w:eastAsia="ja-JP"/>
        </w:rPr>
      </w:pPr>
      <w:r w:rsidRPr="00383151">
        <w:rPr>
          <w:b/>
          <w:bCs/>
          <w:i/>
          <w:iCs/>
          <w:lang w:eastAsia="ja-JP"/>
        </w:rPr>
        <w:t>Observation</w:t>
      </w:r>
      <w:r w:rsidR="00383151" w:rsidRPr="00383151">
        <w:rPr>
          <w:b/>
          <w:bCs/>
          <w:i/>
          <w:iCs/>
          <w:lang w:eastAsia="ja-JP"/>
        </w:rPr>
        <w:t xml:space="preserve"> 4</w:t>
      </w:r>
      <w:r w:rsidRPr="00383151">
        <w:rPr>
          <w:b/>
          <w:bCs/>
          <w:i/>
          <w:iCs/>
          <w:lang w:eastAsia="ja-JP"/>
        </w:rPr>
        <w:t>:</w:t>
      </w:r>
      <w:r w:rsidR="001044BE">
        <w:rPr>
          <w:b/>
          <w:bCs/>
          <w:i/>
          <w:iCs/>
          <w:lang w:eastAsia="ja-JP"/>
        </w:rPr>
        <w:t xml:space="preserve"> </w:t>
      </w:r>
      <w:r w:rsidR="000E240D">
        <w:rPr>
          <w:b/>
          <w:bCs/>
          <w:i/>
          <w:iCs/>
          <w:lang w:eastAsia="ja-JP"/>
        </w:rPr>
        <w:t>T</w:t>
      </w:r>
      <w:r w:rsidR="001044BE">
        <w:rPr>
          <w:b/>
          <w:bCs/>
          <w:i/>
          <w:iCs/>
          <w:lang w:eastAsia="ja-JP"/>
        </w:rPr>
        <w:t xml:space="preserve">ransparency </w:t>
      </w:r>
      <w:r w:rsidR="000E240D">
        <w:rPr>
          <w:b/>
          <w:bCs/>
          <w:i/>
          <w:iCs/>
          <w:lang w:eastAsia="ja-JP"/>
        </w:rPr>
        <w:t>on the test results can</w:t>
      </w:r>
      <w:r w:rsidR="001044BE">
        <w:rPr>
          <w:b/>
          <w:bCs/>
          <w:i/>
          <w:iCs/>
          <w:lang w:eastAsia="ja-JP"/>
        </w:rPr>
        <w:t xml:space="preserve"> be </w:t>
      </w:r>
      <w:r w:rsidR="000E240D">
        <w:rPr>
          <w:b/>
          <w:bCs/>
          <w:i/>
          <w:iCs/>
          <w:lang w:eastAsia="ja-JP"/>
        </w:rPr>
        <w:t>provided</w:t>
      </w:r>
      <w:r w:rsidR="001044BE">
        <w:rPr>
          <w:b/>
          <w:bCs/>
          <w:i/>
          <w:iCs/>
          <w:lang w:eastAsia="ja-JP"/>
        </w:rPr>
        <w:t xml:space="preserve"> while maintaining the overall anonymous approach</w:t>
      </w:r>
    </w:p>
    <w:p w14:paraId="025DDE17" w14:textId="70C84D0A" w:rsidR="007B0D65" w:rsidRDefault="007B0D65" w:rsidP="00B36CB9">
      <w:pPr>
        <w:rPr>
          <w:lang w:eastAsia="ja-JP"/>
        </w:rPr>
      </w:pPr>
    </w:p>
    <w:p w14:paraId="1DA078E5" w14:textId="086C2D67" w:rsidR="007B0D65" w:rsidRPr="007B0D65" w:rsidRDefault="00383151" w:rsidP="00B36CB9">
      <w:pPr>
        <w:rPr>
          <w:lang w:eastAsia="ja-JP"/>
        </w:rPr>
      </w:pPr>
      <w:r>
        <w:rPr>
          <w:lang w:eastAsia="ja-JP"/>
        </w:rPr>
        <w:t>Therefore,</w:t>
      </w:r>
      <w:r w:rsidR="007B0D65">
        <w:rPr>
          <w:lang w:eastAsia="ja-JP"/>
        </w:rPr>
        <w:t xml:space="preserve"> it is proposed</w:t>
      </w:r>
      <w:r>
        <w:rPr>
          <w:lang w:eastAsia="ja-JP"/>
        </w:rPr>
        <w:t>:</w:t>
      </w:r>
    </w:p>
    <w:p w14:paraId="30CBBF45" w14:textId="141A9F0D" w:rsidR="00383151" w:rsidRDefault="00383151" w:rsidP="00B36CB9">
      <w:pPr>
        <w:rPr>
          <w:b/>
          <w:bCs/>
          <w:i/>
          <w:iCs/>
          <w:lang w:eastAsia="ja-JP"/>
        </w:rPr>
      </w:pPr>
    </w:p>
    <w:p w14:paraId="0F3034A0" w14:textId="3E96C117" w:rsidR="00B36CB9" w:rsidRDefault="00B36CB9" w:rsidP="00B36CB9">
      <w:pPr>
        <w:rPr>
          <w:b/>
          <w:bCs/>
          <w:i/>
          <w:iCs/>
          <w:lang w:eastAsia="ja-JP"/>
        </w:rPr>
      </w:pPr>
      <w:r w:rsidRPr="000B6D1F">
        <w:rPr>
          <w:b/>
          <w:bCs/>
          <w:i/>
          <w:iCs/>
          <w:lang w:eastAsia="ja-JP"/>
        </w:rPr>
        <w:t xml:space="preserve">Proposal </w:t>
      </w:r>
      <w:r w:rsidR="00383151">
        <w:rPr>
          <w:b/>
          <w:bCs/>
          <w:i/>
          <w:iCs/>
          <w:lang w:eastAsia="ja-JP"/>
        </w:rPr>
        <w:t>2</w:t>
      </w:r>
      <w:r w:rsidRPr="000B6D1F">
        <w:rPr>
          <w:b/>
          <w:bCs/>
          <w:i/>
          <w:iCs/>
          <w:lang w:eastAsia="ja-JP"/>
        </w:rPr>
        <w:t xml:space="preserve">: </w:t>
      </w:r>
      <w:r w:rsidR="000E240D">
        <w:rPr>
          <w:b/>
          <w:bCs/>
          <w:i/>
          <w:iCs/>
          <w:lang w:eastAsia="ja-JP"/>
        </w:rPr>
        <w:t>To u</w:t>
      </w:r>
      <w:r w:rsidR="00383151">
        <w:rPr>
          <w:b/>
          <w:bCs/>
          <w:i/>
          <w:iCs/>
          <w:lang w:eastAsia="ja-JP"/>
        </w:rPr>
        <w:t>pdate the measurements result submission guidelines as follow (red text):</w:t>
      </w:r>
    </w:p>
    <w:p w14:paraId="5AE51B93" w14:textId="5C546C1F" w:rsidR="00383151" w:rsidRDefault="001044BE" w:rsidP="00B36CB9">
      <w:pPr>
        <w:rPr>
          <w:b/>
          <w:bCs/>
          <w:i/>
          <w:iCs/>
          <w:lang w:eastAsia="ja-JP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5D2A7CF" wp14:editId="2DC4B628">
                <wp:simplePos x="0" y="0"/>
                <wp:positionH relativeFrom="margin">
                  <wp:align>left</wp:align>
                </wp:positionH>
                <wp:positionV relativeFrom="paragraph">
                  <wp:posOffset>93345</wp:posOffset>
                </wp:positionV>
                <wp:extent cx="6076950" cy="1619250"/>
                <wp:effectExtent l="0" t="0" r="19050" b="19050"/>
                <wp:wrapNone/>
                <wp:docPr id="7" name="Rettango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16192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7ECB9C" id="Rettangolo 7" o:spid="_x0000_s1026" style="position:absolute;margin-left:0;margin-top:7.35pt;width:478.5pt;height:127.5pt;z-index:25167155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kp1fwIAAGgFAAAOAAAAZHJzL2Uyb0RvYy54bWysVEtv2zAMvg/YfxB0Xx1nbboGdYogRYcB&#10;RVu0HXpWZSk2IIsapcTJfv0o+ZGsK3YYloNCmuTHNy+vdo1hW4W+Blvw/GTCmbISytquC/79+ebT&#10;F858ELYUBqwq+F55frX4+OGydXM1hQpMqZARiPXz1hW8CsHNs8zLSjXCn4BTloQasBGBWFxnJYqW&#10;0BuTTSeTWdYClg5BKu/p63Un5IuEr7WS4V5rrwIzBafYQnoxva/xzRaXYr5G4apa9mGIf4iiEbUl&#10;pyPUtQiCbbD+A6qpJYIHHU4kNBloXUuVcqBs8smbbJ4q4VTKhYrj3Vgm//9g5d32yT0glaF1fu6J&#10;jFnsNDbxn+Jju1Ss/VgstQtM0sfZ5Hx2cUY1lSTLZ/nFlBjCyQ7mDn34qqBhkSg4UjdSkcT21odO&#10;dVCJ3izc1MakjhjLWnLxmSCjxIOpyyhMTJwNtTLItoK6GnZ57/ZIi4IwlmI5JJWosDcqQhj7qDSr&#10;S0pj2jn4HVNIqWzIO1ElStW5OpvQb3A2WKSME2BE1hTkiN0DDJodyIDd5d/rR1OVxnU07jP/m/Fo&#10;kTyDDaNxU1vA9zIzlFXvudMfitSVJlbpFcr9AzKEblm8kzc19e9W+PAgkLaDek4bH+7p0QaoT9BT&#10;nFWAP9/7HvVpaEnKWUvbVnD/YyNQcWa+WRrni/z0NK5nYk7PzqfE4LHk9VhiN80KqPU53RYnExn1&#10;gxlIjdC80GFYRq8kElaS74LLgAOzCt0VoNMi1XKZ1GglnQi39snJCB6rGufzefci0PVDHGj+72DY&#10;TDF/M8udbrS0sNwE0HUa9ENd+3rTOqfB6U9PvBfHfNI6HMjFLwAAAP//AwBQSwMEFAAGAAgAAAAh&#10;AMqH88zbAAAABwEAAA8AAABkcnMvZG93bnJldi54bWxMj8FOwzAQRO9I/QdrkbhRhwBJG+JUVaVe&#10;4NRQcXbjbRIRr6PYad2/ZznBcWZWM2/LTbSDuODke0cKnpYJCKTGmZ5aBcfP/eMKhA+ajB4coYIb&#10;ethUi7tSF8Zd6YCXOrSCS8gXWkEXwlhI6ZsOrfZLNyJxdnaT1YHl1Eoz6SuX20GmSZJJq3vihU6P&#10;uOuw+a5nq+BrdTDtMb7X9uN53p3TzNsYvFIP93H7BiJgDH/H8IvP6FAx08nNZLwYFPAjgd2XHASn&#10;69ecjZOCNFvnIKtS/uevfgAAAP//AwBQSwECLQAUAAYACAAAACEAtoM4kv4AAADhAQAAEwAAAAAA&#10;AAAAAAAAAAAAAAAAW0NvbnRlbnRfVHlwZXNdLnhtbFBLAQItABQABgAIAAAAIQA4/SH/1gAAAJQB&#10;AAALAAAAAAAAAAAAAAAAAC8BAABfcmVscy8ucmVsc1BLAQItABQABgAIAAAAIQCE7kp1fwIAAGgF&#10;AAAOAAAAAAAAAAAAAAAAAC4CAABkcnMvZTJvRG9jLnhtbFBLAQItABQABgAIAAAAIQDKh/PM2wAA&#10;AAcBAAAPAAAAAAAAAAAAAAAAANkEAABkcnMvZG93bnJldi54bWxQSwUGAAAAAAQABADzAAAA4QUA&#10;AAAA&#10;" filled="f" strokecolor="black [3213]" strokeweight=".5pt">
                <w10:wrap anchorx="margin"/>
              </v:rect>
            </w:pict>
          </mc:Fallback>
        </mc:AlternateContent>
      </w:r>
    </w:p>
    <w:p w14:paraId="61060174" w14:textId="77777777" w:rsidR="00383151" w:rsidRPr="00CE575C" w:rsidRDefault="00383151">
      <w:pPr>
        <w:numPr>
          <w:ilvl w:val="0"/>
          <w:numId w:val="8"/>
        </w:numPr>
        <w:spacing w:after="100"/>
        <w:ind w:left="714" w:hanging="357"/>
      </w:pPr>
      <w:r w:rsidRPr="00CE575C">
        <w:t>Test results submitting:</w:t>
      </w:r>
    </w:p>
    <w:p w14:paraId="3E72A0EC" w14:textId="77777777" w:rsidR="00383151" w:rsidRPr="00CE575C" w:rsidRDefault="00383151">
      <w:pPr>
        <w:numPr>
          <w:ilvl w:val="0"/>
          <w:numId w:val="10"/>
        </w:numPr>
        <w:spacing w:after="100"/>
      </w:pPr>
      <w:r w:rsidRPr="00CE575C">
        <w:t xml:space="preserve">Using the same worksheet template in </w:t>
      </w:r>
      <w:r>
        <w:t>[TBD]</w:t>
      </w:r>
      <w:r w:rsidRPr="00CE575C">
        <w:t xml:space="preserve"> to submit the measurement results</w:t>
      </w:r>
    </w:p>
    <w:p w14:paraId="4E945925" w14:textId="77777777" w:rsidR="00383151" w:rsidRPr="00CE575C" w:rsidRDefault="00383151">
      <w:pPr>
        <w:numPr>
          <w:ilvl w:val="0"/>
          <w:numId w:val="10"/>
        </w:numPr>
        <w:spacing w:after="100"/>
      </w:pPr>
      <w:r w:rsidRPr="00CE575C">
        <w:t>The measurement results should be submitted to RAN4 by anonymous approach (the UE model should not be disclosed)</w:t>
      </w:r>
    </w:p>
    <w:p w14:paraId="2C2CD15C" w14:textId="06BEACBE" w:rsidR="00383151" w:rsidRDefault="00383151">
      <w:pPr>
        <w:numPr>
          <w:ilvl w:val="0"/>
          <w:numId w:val="10"/>
        </w:numPr>
        <w:spacing w:after="100"/>
      </w:pPr>
      <w:r w:rsidRPr="00CE575C">
        <w:t>Results shall not be shared between labs before submitting to RAN4 meetings or sharing in the RAN4 reflector. Comparison and lab alignment analysis should only be done in RAN4 meetings/discussions</w:t>
      </w:r>
    </w:p>
    <w:p w14:paraId="5BF5A4D4" w14:textId="12255CC5" w:rsidR="00383151" w:rsidRPr="00383151" w:rsidRDefault="00383151">
      <w:pPr>
        <w:numPr>
          <w:ilvl w:val="0"/>
          <w:numId w:val="10"/>
        </w:numPr>
        <w:spacing w:after="100"/>
        <w:rPr>
          <w:color w:val="FF0000"/>
        </w:rPr>
      </w:pPr>
      <w:r w:rsidRPr="00383151">
        <w:rPr>
          <w:color w:val="FF0000"/>
        </w:rPr>
        <w:t xml:space="preserve">Sharing of the measurements results of a specific device </w:t>
      </w:r>
      <w:r>
        <w:rPr>
          <w:color w:val="FF0000"/>
        </w:rPr>
        <w:t>is permitted</w:t>
      </w:r>
      <w:r w:rsidRPr="00383151">
        <w:rPr>
          <w:color w:val="FF0000"/>
        </w:rPr>
        <w:t xml:space="preserve"> only towards the </w:t>
      </w:r>
      <w:r w:rsidR="009275DE">
        <w:rPr>
          <w:color w:val="FF0000"/>
        </w:rPr>
        <w:t>3GPP</w:t>
      </w:r>
      <w:r w:rsidR="00017CFA">
        <w:rPr>
          <w:color w:val="FF0000"/>
        </w:rPr>
        <w:t xml:space="preserve"> member</w:t>
      </w:r>
      <w:r w:rsidRPr="00383151">
        <w:rPr>
          <w:color w:val="FF0000"/>
        </w:rPr>
        <w:t xml:space="preserve"> that provided such device (i.e.</w:t>
      </w:r>
      <w:r w:rsidR="00A7708A">
        <w:rPr>
          <w:color w:val="FF0000"/>
        </w:rPr>
        <w:t>,</w:t>
      </w:r>
      <w:r w:rsidRPr="00383151">
        <w:rPr>
          <w:color w:val="FF0000"/>
        </w:rPr>
        <w:t xml:space="preserve"> device’s owner)</w:t>
      </w:r>
    </w:p>
    <w:p w14:paraId="12A239FB" w14:textId="77777777" w:rsidR="000E098D" w:rsidRDefault="000E098D" w:rsidP="000E098D">
      <w:pPr>
        <w:pStyle w:val="Titolo1"/>
      </w:pPr>
      <w:r>
        <w:t>3</w:t>
      </w:r>
      <w:r>
        <w:tab/>
        <w:t>Conclusions</w:t>
      </w:r>
    </w:p>
    <w:p w14:paraId="67C582A6" w14:textId="5E53DB6F" w:rsidR="001044BE" w:rsidRDefault="00333C88" w:rsidP="00B6628C">
      <w:pPr>
        <w:jc w:val="both"/>
        <w:rPr>
          <w:lang w:val="en-US"/>
        </w:rPr>
      </w:pPr>
      <w:r>
        <w:rPr>
          <w:lang w:val="en-US"/>
        </w:rPr>
        <w:t>This contribution proposes an update of the working procedure for laboratories alignment campaign aiming at its improvement.</w:t>
      </w:r>
      <w:r w:rsidR="00934DB9">
        <w:rPr>
          <w:lang w:val="en-US"/>
        </w:rPr>
        <w:t xml:space="preserve"> </w:t>
      </w:r>
      <w:r w:rsidR="001044BE">
        <w:rPr>
          <w:lang w:val="en-US"/>
        </w:rPr>
        <w:t>The proposals related to this contribution are summarized hereafter.</w:t>
      </w:r>
    </w:p>
    <w:p w14:paraId="414BD8CA" w14:textId="77777777" w:rsidR="001044BE" w:rsidRDefault="001044BE" w:rsidP="00B6628C">
      <w:pPr>
        <w:jc w:val="both"/>
      </w:pPr>
    </w:p>
    <w:p w14:paraId="2B5F59B6" w14:textId="1753CFAC" w:rsidR="00265CAD" w:rsidRDefault="00265CAD" w:rsidP="00265CAD">
      <w:pPr>
        <w:jc w:val="both"/>
        <w:rPr>
          <w:b/>
          <w:bCs/>
          <w:i/>
          <w:iCs/>
        </w:rPr>
      </w:pPr>
      <w:r w:rsidRPr="0092740F">
        <w:rPr>
          <w:b/>
          <w:bCs/>
          <w:i/>
          <w:iCs/>
        </w:rPr>
        <w:t>Proposal 1:</w:t>
      </w:r>
      <w:r>
        <w:rPr>
          <w:b/>
          <w:bCs/>
          <w:i/>
          <w:iCs/>
        </w:rPr>
        <w:t xml:space="preserve"> Additional LADs provided by </w:t>
      </w:r>
      <w:r w:rsidR="00CD5C11">
        <w:rPr>
          <w:b/>
          <w:bCs/>
          <w:i/>
          <w:iCs/>
        </w:rPr>
        <w:t xml:space="preserve">any </w:t>
      </w:r>
      <w:r w:rsidR="009275DE">
        <w:rPr>
          <w:b/>
          <w:bCs/>
          <w:i/>
          <w:iCs/>
        </w:rPr>
        <w:t>3GPP</w:t>
      </w:r>
      <w:r>
        <w:rPr>
          <w:b/>
          <w:bCs/>
          <w:i/>
          <w:iCs/>
        </w:rPr>
        <w:t xml:space="preserve"> member can be included in the Rel-18 AC lab alignment activity. Therefore, the working procedure needs to be updated as follow (red text):</w:t>
      </w:r>
    </w:p>
    <w:p w14:paraId="04016D18" w14:textId="77777777" w:rsidR="00265CAD" w:rsidRDefault="00265CAD" w:rsidP="00265CAD">
      <w:pPr>
        <w:jc w:val="both"/>
        <w:rPr>
          <w:b/>
          <w:bCs/>
          <w:i/>
          <w:iCs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4BB07F9" wp14:editId="262DB6A6">
                <wp:simplePos x="0" y="0"/>
                <wp:positionH relativeFrom="margin">
                  <wp:align>left</wp:align>
                </wp:positionH>
                <wp:positionV relativeFrom="paragraph">
                  <wp:posOffset>90170</wp:posOffset>
                </wp:positionV>
                <wp:extent cx="6076950" cy="730250"/>
                <wp:effectExtent l="0" t="0" r="19050" b="12700"/>
                <wp:wrapNone/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7302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EDBFEB" id="Rettangolo 6" o:spid="_x0000_s1026" style="position:absolute;margin-left:0;margin-top:7.1pt;width:478.5pt;height:57.5pt;z-index:25167564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PYMfgIAAGcFAAAOAAAAZHJzL2Uyb0RvYy54bWysVEtv2zAMvg/YfxB0X+2kabsGdYqgRYYB&#10;RRusHXpWZak2IIsapcTJfv0o+ZGsK3YYloNCmuTHN6+ud41hW4W+BlvwyUnOmbISytq+Fvz70+rT&#10;Z858ELYUBqwq+F55fr34+OGqdXM1hQpMqZARiPXz1hW8CsHNs8zLSjXCn4BTloQasBGBWHzNShQt&#10;oTcmm+b5edYClg5BKu/p620n5IuEr7WS4UFrrwIzBafYQnoxvS/xzRZXYv6KwlW17MMQ/xBFI2pL&#10;TkeoWxEE22D9B1RTSwQPOpxIaDLQupYq5UDZTPI32TxWwqmUCxXHu7FM/v/Byvvto1sjlaF1fu6J&#10;jFnsNDbxn+Jju1Ss/VgstQtM0sfz/OL88oxqKkl2cZpPiSaY7GDt0IcvChoWiYIjNSPVSGzvfOhU&#10;B5XozMKqNiY1xFjWkodTgowSD6YuozAxcTTUjUG2FdTUsJv0bo+0KAhjKZZDTokKe6MihLHflGZ1&#10;SVlMOwe/YwoplQ2TTlSJUnWuznL6Dc4Gi5RxAozImoIcsXuAQbMDGbC7/Hv9aKrStI7GfeZ/Mx4t&#10;kmewYTRuagv4XmaGsuo9d/pDkbrSxCq9QLlfI0PodsU7uaqpf3fCh7VAWg5qOS18eKBHG6A+QU9x&#10;VgH+fO971KeZJSlnLS1bwf2PjUDFmflqaZovJ7NZ3M7EzM4upsTgseTlWGI3zQ1Q6yd0WpxMZNQP&#10;ZiA1QvNMd2EZvZJIWEm+Cy4DDsxN6I4AXRaplsukRhvpRLizj05G8FjVOJ9Pu2eBrh/iQON/D8Ni&#10;ivmbWe50o6WF5SaArtOgH+ra15u2OQ1Of3niuTjmk9bhPi5+AQAA//8DAFBLAwQUAAYACAAAACEA&#10;K+JbN9oAAAAHAQAADwAAAGRycy9kb3ducmV2LnhtbEyPTU/DMAyG70j7D5GRuLGUAPsoTadpEhc4&#10;rZt2zhqvrWicqkm38O8xJzj6ea3Xj4tNcr244hg6Txqe5hkIpNrbjhoNx8P74wpEiIas6T2hhm8M&#10;sClnd4XJrb/RHq9VbASXUMiNhjbGIZcy1C06E+Z+QOLs4kdnIo9jI+1oblzueqmybCGd6YgvtGbA&#10;XYv1VzU5DafV3jbH9FG5z+dpd1GL4FIMWj/cp+0biIgp/i3Drz6rQ8lOZz+RDaLXwI9Epi8KBKfr&#10;1yWDMwO1ViDLQv73L38AAAD//wMAUEsBAi0AFAAGAAgAAAAhALaDOJL+AAAA4QEAABMAAAAAAAAA&#10;AAAAAAAAAAAAAFtDb250ZW50X1R5cGVzXS54bWxQSwECLQAUAAYACAAAACEAOP0h/9YAAACUAQAA&#10;CwAAAAAAAAAAAAAAAAAvAQAAX3JlbHMvLnJlbHNQSwECLQAUAAYACAAAACEAYJz2DH4CAABnBQAA&#10;DgAAAAAAAAAAAAAAAAAuAgAAZHJzL2Uyb0RvYy54bWxQSwECLQAUAAYACAAAACEAK+JbN9oAAAAH&#10;AQAADwAAAAAAAAAAAAAAAADYBAAAZHJzL2Rvd25yZXYueG1sUEsFBgAAAAAEAAQA8wAAAN8FAAAA&#10;AA==&#10;" filled="f" strokecolor="black [3213]" strokeweight=".5pt">
                <w10:wrap anchorx="margin"/>
              </v:rect>
            </w:pict>
          </mc:Fallback>
        </mc:AlternateContent>
      </w:r>
    </w:p>
    <w:p w14:paraId="45C2DA41" w14:textId="77777777" w:rsidR="00265CAD" w:rsidRPr="00CE575C" w:rsidRDefault="00265CAD" w:rsidP="00265CAD">
      <w:pPr>
        <w:numPr>
          <w:ilvl w:val="0"/>
          <w:numId w:val="14"/>
        </w:numPr>
        <w:spacing w:after="100"/>
      </w:pPr>
      <w:r w:rsidRPr="00CE575C">
        <w:t>Lab Alignment Device (LAD):</w:t>
      </w:r>
    </w:p>
    <w:p w14:paraId="5F3BD3B7" w14:textId="77777777" w:rsidR="00265CAD" w:rsidRDefault="00265CAD" w:rsidP="00265CAD">
      <w:pPr>
        <w:numPr>
          <w:ilvl w:val="1"/>
          <w:numId w:val="14"/>
        </w:numPr>
        <w:spacing w:after="100"/>
      </w:pPr>
      <w:r>
        <w:t>Reuse LADs (LAD1 and LAD2) from Rel-17 lab alignment activity</w:t>
      </w:r>
    </w:p>
    <w:p w14:paraId="15360719" w14:textId="77777777" w:rsidR="00265CAD" w:rsidRPr="00265CAD" w:rsidRDefault="00265CAD" w:rsidP="00265CAD">
      <w:pPr>
        <w:numPr>
          <w:ilvl w:val="1"/>
          <w:numId w:val="14"/>
        </w:numPr>
        <w:spacing w:after="100"/>
        <w:rPr>
          <w:color w:val="FF0000"/>
        </w:rPr>
      </w:pPr>
      <w:r w:rsidRPr="007B0D65">
        <w:rPr>
          <w:color w:val="FF0000"/>
        </w:rPr>
        <w:t>Additional LADs can be provided if compliant with the selection criteria defined for Rel-17</w:t>
      </w:r>
    </w:p>
    <w:p w14:paraId="7B886879" w14:textId="0CA5A3EB" w:rsidR="009923B4" w:rsidRPr="001779F8" w:rsidRDefault="009923B4" w:rsidP="009923B4">
      <w:pPr>
        <w:rPr>
          <w:b/>
          <w:bCs/>
          <w:i/>
          <w:iCs/>
          <w:color w:val="000000"/>
        </w:rPr>
      </w:pPr>
    </w:p>
    <w:p w14:paraId="590ED73E" w14:textId="25BA38A6" w:rsidR="001044BE" w:rsidRDefault="001044BE" w:rsidP="001044BE">
      <w:pPr>
        <w:rPr>
          <w:b/>
          <w:bCs/>
          <w:i/>
          <w:iCs/>
          <w:lang w:eastAsia="ja-JP"/>
        </w:rPr>
      </w:pPr>
      <w:r w:rsidRPr="000B6D1F">
        <w:rPr>
          <w:b/>
          <w:bCs/>
          <w:i/>
          <w:iCs/>
          <w:lang w:eastAsia="ja-JP"/>
        </w:rPr>
        <w:t xml:space="preserve">Proposal </w:t>
      </w:r>
      <w:r>
        <w:rPr>
          <w:b/>
          <w:bCs/>
          <w:i/>
          <w:iCs/>
          <w:lang w:eastAsia="ja-JP"/>
        </w:rPr>
        <w:t>2</w:t>
      </w:r>
      <w:r w:rsidRPr="000B6D1F">
        <w:rPr>
          <w:b/>
          <w:bCs/>
          <w:i/>
          <w:iCs/>
          <w:lang w:eastAsia="ja-JP"/>
        </w:rPr>
        <w:t xml:space="preserve">: </w:t>
      </w:r>
      <w:r w:rsidR="000E240D">
        <w:rPr>
          <w:b/>
          <w:bCs/>
          <w:i/>
          <w:iCs/>
          <w:lang w:eastAsia="ja-JP"/>
        </w:rPr>
        <w:t>To update</w:t>
      </w:r>
      <w:r>
        <w:rPr>
          <w:b/>
          <w:bCs/>
          <w:i/>
          <w:iCs/>
          <w:lang w:eastAsia="ja-JP"/>
        </w:rPr>
        <w:t xml:space="preserve"> the measurements result submission guidelines as follow (red text):</w:t>
      </w:r>
    </w:p>
    <w:p w14:paraId="2964504C" w14:textId="77777777" w:rsidR="001044BE" w:rsidRDefault="001044BE" w:rsidP="001044BE">
      <w:pPr>
        <w:rPr>
          <w:b/>
          <w:bCs/>
          <w:i/>
          <w:iCs/>
          <w:lang w:eastAsia="ja-JP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9BE4B2E" wp14:editId="7457056A">
                <wp:simplePos x="0" y="0"/>
                <wp:positionH relativeFrom="margin">
                  <wp:align>left</wp:align>
                </wp:positionH>
                <wp:positionV relativeFrom="paragraph">
                  <wp:posOffset>93345</wp:posOffset>
                </wp:positionV>
                <wp:extent cx="6076950" cy="1619250"/>
                <wp:effectExtent l="0" t="0" r="19050" b="19050"/>
                <wp:wrapNone/>
                <wp:docPr id="8" name="Rettango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16192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04E0DF" id="Rettangolo 8" o:spid="_x0000_s1026" style="position:absolute;margin-left:0;margin-top:7.35pt;width:478.5pt;height:127.5pt;z-index:25167360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kp1fwIAAGgFAAAOAAAAZHJzL2Uyb0RvYy54bWysVEtv2zAMvg/YfxB0Xx1nbboGdYogRYcB&#10;RVu0HXpWZSk2IIsapcTJfv0o+ZGsK3YYloNCmuTHNy+vdo1hW4W+Blvw/GTCmbISytquC/79+ebT&#10;F858ELYUBqwq+F55frX4+OGydXM1hQpMqZARiPXz1hW8CsHNs8zLSjXCn4BTloQasBGBWFxnJYqW&#10;0BuTTSeTWdYClg5BKu/p63Un5IuEr7WS4V5rrwIzBafYQnoxva/xzRaXYr5G4apa9mGIf4iiEbUl&#10;pyPUtQiCbbD+A6qpJYIHHU4kNBloXUuVcqBs8smbbJ4q4VTKhYrj3Vgm//9g5d32yT0glaF1fu6J&#10;jFnsNDbxn+Jju1Ss/VgstQtM0sfZ5Hx2cUY1lSTLZ/nFlBjCyQ7mDn34qqBhkSg4UjdSkcT21odO&#10;dVCJ3izc1MakjhjLWnLxmSCjxIOpyyhMTJwNtTLItoK6GnZ57/ZIi4IwlmI5JJWosDcqQhj7qDSr&#10;S0pj2jn4HVNIqWzIO1ElStW5OpvQb3A2WKSME2BE1hTkiN0DDJodyIDd5d/rR1OVxnU07jP/m/Fo&#10;kTyDDaNxU1vA9zIzlFXvudMfitSVJlbpFcr9AzKEblm8kzc19e9W+PAgkLaDek4bH+7p0QaoT9BT&#10;nFWAP9/7HvVpaEnKWUvbVnD/YyNQcWa+WRrni/z0NK5nYk7PzqfE4LHk9VhiN80KqPU53RYnExn1&#10;gxlIjdC80GFYRq8kElaS74LLgAOzCt0VoNMi1XKZ1GglnQi39snJCB6rGufzefci0PVDHGj+72DY&#10;TDF/M8udbrS0sNwE0HUa9ENd+3rTOqfB6U9PvBfHfNI6HMjFLwAAAP//AwBQSwMEFAAGAAgAAAAh&#10;AMqH88zbAAAABwEAAA8AAABkcnMvZG93bnJldi54bWxMj8FOwzAQRO9I/QdrkbhRhwBJG+JUVaVe&#10;4NRQcXbjbRIRr6PYad2/ZznBcWZWM2/LTbSDuODke0cKnpYJCKTGmZ5aBcfP/eMKhA+ajB4coYIb&#10;ethUi7tSF8Zd6YCXOrSCS8gXWkEXwlhI6ZsOrfZLNyJxdnaT1YHl1Eoz6SuX20GmSZJJq3vihU6P&#10;uOuw+a5nq+BrdTDtMb7X9uN53p3TzNsYvFIP93H7BiJgDH/H8IvP6FAx08nNZLwYFPAjgd2XHASn&#10;69ecjZOCNFvnIKtS/uevfgAAAP//AwBQSwECLQAUAAYACAAAACEAtoM4kv4AAADhAQAAEwAAAAAA&#10;AAAAAAAAAAAAAAAAW0NvbnRlbnRfVHlwZXNdLnhtbFBLAQItABQABgAIAAAAIQA4/SH/1gAAAJQB&#10;AAALAAAAAAAAAAAAAAAAAC8BAABfcmVscy8ucmVsc1BLAQItABQABgAIAAAAIQCE7kp1fwIAAGgF&#10;AAAOAAAAAAAAAAAAAAAAAC4CAABkcnMvZTJvRG9jLnhtbFBLAQItABQABgAIAAAAIQDKh/PM2wAA&#10;AAcBAAAPAAAAAAAAAAAAAAAAANkEAABkcnMvZG93bnJldi54bWxQSwUGAAAAAAQABADzAAAA4QUA&#10;AAAA&#10;" filled="f" strokecolor="black [3213]" strokeweight=".5pt">
                <w10:wrap anchorx="margin"/>
              </v:rect>
            </w:pict>
          </mc:Fallback>
        </mc:AlternateContent>
      </w:r>
    </w:p>
    <w:p w14:paraId="0869473C" w14:textId="77777777" w:rsidR="001044BE" w:rsidRPr="00CE575C" w:rsidRDefault="001044BE">
      <w:pPr>
        <w:numPr>
          <w:ilvl w:val="0"/>
          <w:numId w:val="8"/>
        </w:numPr>
        <w:spacing w:after="100"/>
        <w:ind w:left="714" w:hanging="357"/>
      </w:pPr>
      <w:r w:rsidRPr="00CE575C">
        <w:t>Test results submitting:</w:t>
      </w:r>
    </w:p>
    <w:p w14:paraId="49DE712F" w14:textId="77777777" w:rsidR="001044BE" w:rsidRPr="00CE575C" w:rsidRDefault="001044BE">
      <w:pPr>
        <w:numPr>
          <w:ilvl w:val="0"/>
          <w:numId w:val="11"/>
        </w:numPr>
        <w:spacing w:after="100"/>
      </w:pPr>
      <w:r w:rsidRPr="00CE575C">
        <w:t xml:space="preserve">Using the same worksheet template in </w:t>
      </w:r>
      <w:r>
        <w:t>[TBD]</w:t>
      </w:r>
      <w:r w:rsidRPr="00CE575C">
        <w:t xml:space="preserve"> to submit the measurement results</w:t>
      </w:r>
    </w:p>
    <w:p w14:paraId="75A8EE3D" w14:textId="77777777" w:rsidR="001044BE" w:rsidRPr="00CE575C" w:rsidRDefault="001044BE">
      <w:pPr>
        <w:numPr>
          <w:ilvl w:val="0"/>
          <w:numId w:val="11"/>
        </w:numPr>
        <w:spacing w:after="100"/>
      </w:pPr>
      <w:r w:rsidRPr="00CE575C">
        <w:t>The measurement results should be submitted to RAN4 by anonymous approach (the UE model should not be disclosed)</w:t>
      </w:r>
    </w:p>
    <w:p w14:paraId="6CC89604" w14:textId="77777777" w:rsidR="001044BE" w:rsidRDefault="001044BE">
      <w:pPr>
        <w:numPr>
          <w:ilvl w:val="0"/>
          <w:numId w:val="11"/>
        </w:numPr>
        <w:spacing w:after="100"/>
      </w:pPr>
      <w:r w:rsidRPr="00CE575C">
        <w:t>Results shall not be shared between labs before submitting to RAN4 meetings or sharing in the RAN4 reflector. Comparison and lab alignment analysis should only be done in RAN4 meetings/discussions</w:t>
      </w:r>
    </w:p>
    <w:p w14:paraId="662FFB08" w14:textId="4238A2EB" w:rsidR="001044BE" w:rsidRPr="00383151" w:rsidRDefault="001044BE">
      <w:pPr>
        <w:numPr>
          <w:ilvl w:val="0"/>
          <w:numId w:val="11"/>
        </w:numPr>
        <w:spacing w:after="100"/>
        <w:rPr>
          <w:color w:val="FF0000"/>
        </w:rPr>
      </w:pPr>
      <w:r w:rsidRPr="00383151">
        <w:rPr>
          <w:color w:val="FF0000"/>
        </w:rPr>
        <w:t xml:space="preserve">Sharing of the measurements results of a specific device </w:t>
      </w:r>
      <w:r>
        <w:rPr>
          <w:color w:val="FF0000"/>
        </w:rPr>
        <w:t>is permitted</w:t>
      </w:r>
      <w:r w:rsidRPr="00383151">
        <w:rPr>
          <w:color w:val="FF0000"/>
        </w:rPr>
        <w:t xml:space="preserve"> only towards the </w:t>
      </w:r>
      <w:r w:rsidR="009275DE">
        <w:rPr>
          <w:color w:val="FF0000"/>
        </w:rPr>
        <w:t>3GPP</w:t>
      </w:r>
      <w:r w:rsidR="00017CFA">
        <w:rPr>
          <w:color w:val="FF0000"/>
        </w:rPr>
        <w:t xml:space="preserve"> member</w:t>
      </w:r>
      <w:r w:rsidRPr="00383151">
        <w:rPr>
          <w:color w:val="FF0000"/>
        </w:rPr>
        <w:t xml:space="preserve"> that provided such device (i.e.</w:t>
      </w:r>
      <w:r w:rsidR="00A7708A">
        <w:rPr>
          <w:color w:val="FF0000"/>
        </w:rPr>
        <w:t>,</w:t>
      </w:r>
      <w:r w:rsidRPr="00383151">
        <w:rPr>
          <w:color w:val="FF0000"/>
        </w:rPr>
        <w:t xml:space="preserve"> device’s owner)</w:t>
      </w:r>
    </w:p>
    <w:p w14:paraId="592E515D" w14:textId="77777777" w:rsidR="00B36CB9" w:rsidRPr="00333C88" w:rsidRDefault="00B36CB9" w:rsidP="00200FF9">
      <w:pPr>
        <w:jc w:val="both"/>
      </w:pPr>
    </w:p>
    <w:p w14:paraId="5D2DDC34" w14:textId="77777777" w:rsidR="005E69AE" w:rsidRDefault="005E69AE" w:rsidP="005E69AE">
      <w:pPr>
        <w:pStyle w:val="Titolo1"/>
      </w:pPr>
      <w:r>
        <w:t>4</w:t>
      </w:r>
      <w:r>
        <w:tab/>
        <w:t>References</w:t>
      </w:r>
    </w:p>
    <w:p w14:paraId="0F1FB44B" w14:textId="75DAE6AB" w:rsidR="009E7C2E" w:rsidRDefault="007D3A27">
      <w:pPr>
        <w:numPr>
          <w:ilvl w:val="0"/>
          <w:numId w:val="2"/>
        </w:numPr>
        <w:rPr>
          <w:bCs/>
          <w:lang w:val="en-US"/>
        </w:rPr>
      </w:pPr>
      <w:bookmarkStart w:id="2" w:name="_Ref129206293"/>
      <w:bookmarkEnd w:id="0"/>
      <w:r w:rsidRPr="007D3A27">
        <w:rPr>
          <w:bCs/>
          <w:lang w:val="en-US"/>
        </w:rPr>
        <w:t>RP-222669</w:t>
      </w:r>
      <w:r>
        <w:rPr>
          <w:bCs/>
          <w:lang w:val="en-US"/>
        </w:rPr>
        <w:t>, “</w:t>
      </w:r>
      <w:r w:rsidRPr="007D3A27">
        <w:rPr>
          <w:bCs/>
          <w:lang w:val="en-US"/>
        </w:rPr>
        <w:t>New WID: Enhancement of UE TRP (Total Radiated Power) and TRS (Total Radiated Sensitivity) requirements and test methodologies</w:t>
      </w:r>
      <w:r>
        <w:rPr>
          <w:bCs/>
          <w:lang w:val="en-US"/>
        </w:rPr>
        <w:t>”</w:t>
      </w:r>
      <w:r w:rsidR="006C5BB8">
        <w:rPr>
          <w:bCs/>
          <w:lang w:val="en-US"/>
        </w:rPr>
        <w:t>,</w:t>
      </w:r>
      <w:r>
        <w:rPr>
          <w:bCs/>
          <w:lang w:val="en-US"/>
        </w:rPr>
        <w:t xml:space="preserve"> vivo, 3GPP RAN #97, September 2022</w:t>
      </w:r>
      <w:bookmarkEnd w:id="2"/>
    </w:p>
    <w:p w14:paraId="14D85FEB" w14:textId="7199A2F7" w:rsidR="00BE2CE1" w:rsidRDefault="00BE2CE1">
      <w:pPr>
        <w:numPr>
          <w:ilvl w:val="0"/>
          <w:numId w:val="2"/>
        </w:numPr>
        <w:rPr>
          <w:bCs/>
          <w:lang w:val="en-US"/>
        </w:rPr>
      </w:pPr>
      <w:bookmarkStart w:id="3" w:name="_Ref129206761"/>
      <w:r w:rsidRPr="00BE2CE1">
        <w:rPr>
          <w:bCs/>
          <w:lang w:val="en-US"/>
        </w:rPr>
        <w:t>RP-223112</w:t>
      </w:r>
      <w:r>
        <w:rPr>
          <w:bCs/>
          <w:lang w:val="en-US"/>
        </w:rPr>
        <w:t>, “</w:t>
      </w:r>
      <w:r w:rsidRPr="00BE2CE1">
        <w:rPr>
          <w:bCs/>
          <w:lang w:val="en-US"/>
        </w:rPr>
        <w:t>Revised WID: Enhancement of UE TRP (Total Radiated Power) and TRS (Total Radiated Sensitivity) requirements and test methodologies for FR1 (NR SA and EN-DC)</w:t>
      </w:r>
      <w:r>
        <w:rPr>
          <w:bCs/>
          <w:lang w:val="en-US"/>
        </w:rPr>
        <w:t>”</w:t>
      </w:r>
      <w:r w:rsidR="006C5BB8">
        <w:rPr>
          <w:bCs/>
          <w:lang w:val="en-US"/>
        </w:rPr>
        <w:t>,</w:t>
      </w:r>
      <w:r>
        <w:rPr>
          <w:bCs/>
          <w:lang w:val="en-US"/>
        </w:rPr>
        <w:t xml:space="preserve"> vivo, 3GPP RAN #98, December 2022</w:t>
      </w:r>
      <w:bookmarkEnd w:id="3"/>
    </w:p>
    <w:p w14:paraId="3161CA2E" w14:textId="620E2DEA" w:rsidR="00F24A01" w:rsidRDefault="007D3A27">
      <w:pPr>
        <w:numPr>
          <w:ilvl w:val="0"/>
          <w:numId w:val="2"/>
        </w:numPr>
        <w:rPr>
          <w:bCs/>
          <w:lang w:val="en-US"/>
        </w:rPr>
      </w:pPr>
      <w:bookmarkStart w:id="4" w:name="_Ref129206340"/>
      <w:r w:rsidRPr="007D3A27">
        <w:rPr>
          <w:bCs/>
          <w:lang w:val="en-US"/>
        </w:rPr>
        <w:t>R4-2302920</w:t>
      </w:r>
      <w:r>
        <w:rPr>
          <w:bCs/>
          <w:lang w:val="en-US"/>
        </w:rPr>
        <w:t>, “</w:t>
      </w:r>
      <w:r w:rsidRPr="007D3A27">
        <w:rPr>
          <w:bCs/>
          <w:lang w:val="en-US"/>
        </w:rPr>
        <w:t>Working procedure for Rel-18 TRP TRS requirements</w:t>
      </w:r>
      <w:r>
        <w:rPr>
          <w:bCs/>
          <w:lang w:val="en-US"/>
        </w:rPr>
        <w:t>”</w:t>
      </w:r>
      <w:r w:rsidR="006C5BB8">
        <w:rPr>
          <w:bCs/>
          <w:lang w:val="en-US"/>
        </w:rPr>
        <w:t>,</w:t>
      </w:r>
      <w:r>
        <w:rPr>
          <w:bCs/>
          <w:lang w:val="en-US"/>
        </w:rPr>
        <w:t xml:space="preserve"> vivo, 3GPP RAN4#106, February 2023</w:t>
      </w:r>
      <w:bookmarkEnd w:id="4"/>
    </w:p>
    <w:p w14:paraId="66DA8277" w14:textId="7E02D3A0" w:rsidR="00F414C8" w:rsidRDefault="00F414C8">
      <w:pPr>
        <w:numPr>
          <w:ilvl w:val="0"/>
          <w:numId w:val="2"/>
        </w:numPr>
        <w:rPr>
          <w:bCs/>
          <w:lang w:val="en-US"/>
        </w:rPr>
      </w:pPr>
      <w:bookmarkStart w:id="5" w:name="_Ref142480188"/>
      <w:r w:rsidRPr="00F414C8">
        <w:rPr>
          <w:bCs/>
          <w:lang w:val="en-US"/>
        </w:rPr>
        <w:t>R4-2305907</w:t>
      </w:r>
      <w:r>
        <w:rPr>
          <w:bCs/>
          <w:lang w:val="en-US"/>
        </w:rPr>
        <w:t>,</w:t>
      </w:r>
      <w:r w:rsidRPr="00F414C8">
        <w:rPr>
          <w:bCs/>
          <w:lang w:val="en-US"/>
        </w:rPr>
        <w:t xml:space="preserve"> </w:t>
      </w:r>
      <w:r>
        <w:rPr>
          <w:bCs/>
          <w:lang w:val="en-US"/>
        </w:rPr>
        <w:t>“</w:t>
      </w:r>
      <w:r w:rsidRPr="00F414C8">
        <w:rPr>
          <w:bCs/>
          <w:lang w:val="en-US"/>
        </w:rPr>
        <w:t>Updated Working procedure for Rel-18 TRP TRS requirements</w:t>
      </w:r>
      <w:r>
        <w:rPr>
          <w:bCs/>
          <w:lang w:val="en-US"/>
        </w:rPr>
        <w:t>”, vivo, 3GPP RAN4#106bis-e, April 2023</w:t>
      </w:r>
      <w:bookmarkEnd w:id="5"/>
    </w:p>
    <w:p w14:paraId="4D7DABAB" w14:textId="475640AF" w:rsidR="00333C88" w:rsidRPr="00333C88" w:rsidRDefault="00333C88">
      <w:pPr>
        <w:numPr>
          <w:ilvl w:val="0"/>
          <w:numId w:val="2"/>
        </w:numPr>
        <w:rPr>
          <w:bCs/>
          <w:lang w:val="en-US"/>
        </w:rPr>
      </w:pPr>
      <w:bookmarkStart w:id="6" w:name="_Ref142480817"/>
      <w:r w:rsidRPr="00333C88">
        <w:rPr>
          <w:bCs/>
          <w:lang w:val="en-US"/>
        </w:rPr>
        <w:t xml:space="preserve">R4-2309901, “WF for Rel-18 TRP/TRS WI”, vivo, 3GPP RAN4#107, </w:t>
      </w:r>
      <w:r>
        <w:rPr>
          <w:bCs/>
          <w:lang w:val="en-US"/>
        </w:rPr>
        <w:t>May</w:t>
      </w:r>
      <w:r w:rsidRPr="00333C88">
        <w:rPr>
          <w:bCs/>
          <w:lang w:val="en-US"/>
        </w:rPr>
        <w:t xml:space="preserve"> 2023</w:t>
      </w:r>
      <w:bookmarkEnd w:id="6"/>
    </w:p>
    <w:sectPr w:rsidR="00333C88" w:rsidRPr="00333C88" w:rsidSect="00F414C8">
      <w:headerReference w:type="default" r:id="rId9"/>
      <w:footnotePr>
        <w:numRestart w:val="eachSect"/>
      </w:footnotePr>
      <w:pgSz w:w="11894" w:h="16819" w:code="9"/>
      <w:pgMar w:top="1786" w:right="1138" w:bottom="1411" w:left="1138" w:header="850" w:footer="346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70EB6" w14:textId="77777777" w:rsidR="00B03F8B" w:rsidRDefault="00B03F8B">
      <w:r>
        <w:separator/>
      </w:r>
    </w:p>
  </w:endnote>
  <w:endnote w:type="continuationSeparator" w:id="0">
    <w:p w14:paraId="40FAC9DD" w14:textId="77777777" w:rsidR="00B03F8B" w:rsidRDefault="00B03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E2727" w14:textId="77777777" w:rsidR="00B03F8B" w:rsidRDefault="00B03F8B">
      <w:r>
        <w:separator/>
      </w:r>
    </w:p>
  </w:footnote>
  <w:footnote w:type="continuationSeparator" w:id="0">
    <w:p w14:paraId="517AB96F" w14:textId="77777777" w:rsidR="00B03F8B" w:rsidRDefault="00B03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3C7B9C" w:rsidRDefault="003C7B9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3C7B9C" w:rsidRDefault="003C7B9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C6D29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83360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00F41"/>
    <w:multiLevelType w:val="hybridMultilevel"/>
    <w:tmpl w:val="B2260570"/>
    <w:lvl w:ilvl="0" w:tplc="2326F0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35AA7"/>
    <w:multiLevelType w:val="hybridMultilevel"/>
    <w:tmpl w:val="0AACAE64"/>
    <w:lvl w:ilvl="0" w:tplc="9A7045E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037ADF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14D61"/>
    <w:multiLevelType w:val="hybridMultilevel"/>
    <w:tmpl w:val="800842E8"/>
    <w:lvl w:ilvl="0" w:tplc="65143E9C">
      <w:start w:val="6"/>
      <w:numFmt w:val="decimal"/>
      <w:lvlText w:val="%1."/>
      <w:lvlJc w:val="left"/>
      <w:pPr>
        <w:ind w:left="1440" w:hanging="360"/>
      </w:pPr>
      <w:rPr>
        <w:rFonts w:hint="eastAsia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57282"/>
    <w:multiLevelType w:val="hybridMultilevel"/>
    <w:tmpl w:val="A1F0F1A4"/>
    <w:lvl w:ilvl="0" w:tplc="07524DCC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5244B6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C6B2E68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E62E58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A072890"/>
    <w:multiLevelType w:val="hybridMultilevel"/>
    <w:tmpl w:val="3840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1154769">
    <w:abstractNumId w:val="1"/>
  </w:num>
  <w:num w:numId="2" w16cid:durableId="1705518965">
    <w:abstractNumId w:val="12"/>
  </w:num>
  <w:num w:numId="3" w16cid:durableId="2051763066">
    <w:abstractNumId w:val="9"/>
  </w:num>
  <w:num w:numId="4" w16cid:durableId="1991249041">
    <w:abstractNumId w:val="7"/>
  </w:num>
  <w:num w:numId="5" w16cid:durableId="352537797">
    <w:abstractNumId w:val="13"/>
  </w:num>
  <w:num w:numId="6" w16cid:durableId="186599049">
    <w:abstractNumId w:val="5"/>
  </w:num>
  <w:num w:numId="7" w16cid:durableId="968826592">
    <w:abstractNumId w:val="8"/>
  </w:num>
  <w:num w:numId="8" w16cid:durableId="924919361">
    <w:abstractNumId w:val="6"/>
  </w:num>
  <w:num w:numId="9" w16cid:durableId="406151186">
    <w:abstractNumId w:val="10"/>
  </w:num>
  <w:num w:numId="10" w16cid:durableId="1476946514">
    <w:abstractNumId w:val="4"/>
  </w:num>
  <w:num w:numId="11" w16cid:durableId="1343508945">
    <w:abstractNumId w:val="3"/>
  </w:num>
  <w:num w:numId="12" w16cid:durableId="650671931">
    <w:abstractNumId w:val="2"/>
  </w:num>
  <w:num w:numId="13" w16cid:durableId="136382327">
    <w:abstractNumId w:val="0"/>
  </w:num>
  <w:num w:numId="14" w16cid:durableId="366413066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1B2"/>
    <w:rsid w:val="000023FF"/>
    <w:rsid w:val="00003532"/>
    <w:rsid w:val="000042CA"/>
    <w:rsid w:val="00004F9E"/>
    <w:rsid w:val="00005DCE"/>
    <w:rsid w:val="0001151A"/>
    <w:rsid w:val="0001187A"/>
    <w:rsid w:val="00012B07"/>
    <w:rsid w:val="00014EB2"/>
    <w:rsid w:val="00017290"/>
    <w:rsid w:val="00017CFA"/>
    <w:rsid w:val="00022BBA"/>
    <w:rsid w:val="00022E3E"/>
    <w:rsid w:val="0003014A"/>
    <w:rsid w:val="00030A2A"/>
    <w:rsid w:val="00033397"/>
    <w:rsid w:val="0003447A"/>
    <w:rsid w:val="000354C8"/>
    <w:rsid w:val="00035BDF"/>
    <w:rsid w:val="0003691A"/>
    <w:rsid w:val="00036F6A"/>
    <w:rsid w:val="00037CC5"/>
    <w:rsid w:val="00040095"/>
    <w:rsid w:val="00042872"/>
    <w:rsid w:val="0004358A"/>
    <w:rsid w:val="0004711C"/>
    <w:rsid w:val="00051834"/>
    <w:rsid w:val="00052794"/>
    <w:rsid w:val="0005328A"/>
    <w:rsid w:val="00054A22"/>
    <w:rsid w:val="00054E52"/>
    <w:rsid w:val="0005596E"/>
    <w:rsid w:val="00055A19"/>
    <w:rsid w:val="000571CD"/>
    <w:rsid w:val="00061661"/>
    <w:rsid w:val="00061BD4"/>
    <w:rsid w:val="00062023"/>
    <w:rsid w:val="00064DB2"/>
    <w:rsid w:val="0006508C"/>
    <w:rsid w:val="000655A6"/>
    <w:rsid w:val="00066210"/>
    <w:rsid w:val="000716B4"/>
    <w:rsid w:val="00072B00"/>
    <w:rsid w:val="000754B1"/>
    <w:rsid w:val="00076E7B"/>
    <w:rsid w:val="00077F30"/>
    <w:rsid w:val="00080512"/>
    <w:rsid w:val="00080EE6"/>
    <w:rsid w:val="00081A6D"/>
    <w:rsid w:val="00086383"/>
    <w:rsid w:val="00090768"/>
    <w:rsid w:val="00092F81"/>
    <w:rsid w:val="000949F5"/>
    <w:rsid w:val="00096C65"/>
    <w:rsid w:val="000A0609"/>
    <w:rsid w:val="000A0A39"/>
    <w:rsid w:val="000A365D"/>
    <w:rsid w:val="000A530C"/>
    <w:rsid w:val="000A68F3"/>
    <w:rsid w:val="000B3D49"/>
    <w:rsid w:val="000C2025"/>
    <w:rsid w:val="000C47C3"/>
    <w:rsid w:val="000D0064"/>
    <w:rsid w:val="000D2BDD"/>
    <w:rsid w:val="000D58AB"/>
    <w:rsid w:val="000D58DD"/>
    <w:rsid w:val="000E098D"/>
    <w:rsid w:val="000E240D"/>
    <w:rsid w:val="000F3036"/>
    <w:rsid w:val="000F5A7B"/>
    <w:rsid w:val="000F6BCE"/>
    <w:rsid w:val="001014EA"/>
    <w:rsid w:val="001032BC"/>
    <w:rsid w:val="001044BE"/>
    <w:rsid w:val="00104BC6"/>
    <w:rsid w:val="00104D53"/>
    <w:rsid w:val="001064E7"/>
    <w:rsid w:val="0010739B"/>
    <w:rsid w:val="00107CA4"/>
    <w:rsid w:val="001114E2"/>
    <w:rsid w:val="0011439E"/>
    <w:rsid w:val="00114E2C"/>
    <w:rsid w:val="00115059"/>
    <w:rsid w:val="00125ADB"/>
    <w:rsid w:val="00126CA6"/>
    <w:rsid w:val="00133525"/>
    <w:rsid w:val="00141DDF"/>
    <w:rsid w:val="00143168"/>
    <w:rsid w:val="00150545"/>
    <w:rsid w:val="0015405E"/>
    <w:rsid w:val="00155AAA"/>
    <w:rsid w:val="00160C2A"/>
    <w:rsid w:val="00161A9C"/>
    <w:rsid w:val="00161D3F"/>
    <w:rsid w:val="00163A9B"/>
    <w:rsid w:val="00164651"/>
    <w:rsid w:val="00165910"/>
    <w:rsid w:val="001662BB"/>
    <w:rsid w:val="00172D1A"/>
    <w:rsid w:val="00173B76"/>
    <w:rsid w:val="00173E53"/>
    <w:rsid w:val="00176C55"/>
    <w:rsid w:val="00177347"/>
    <w:rsid w:val="00177BF7"/>
    <w:rsid w:val="0018295B"/>
    <w:rsid w:val="001830CE"/>
    <w:rsid w:val="0019409A"/>
    <w:rsid w:val="001940D3"/>
    <w:rsid w:val="001A01D8"/>
    <w:rsid w:val="001A4C42"/>
    <w:rsid w:val="001A4E68"/>
    <w:rsid w:val="001A6573"/>
    <w:rsid w:val="001B310A"/>
    <w:rsid w:val="001B39C0"/>
    <w:rsid w:val="001C21C3"/>
    <w:rsid w:val="001C2FEA"/>
    <w:rsid w:val="001C302E"/>
    <w:rsid w:val="001D02C2"/>
    <w:rsid w:val="001D03D7"/>
    <w:rsid w:val="001D26C7"/>
    <w:rsid w:val="001D45D4"/>
    <w:rsid w:val="001D4876"/>
    <w:rsid w:val="001D7DBE"/>
    <w:rsid w:val="001E3D81"/>
    <w:rsid w:val="001E41BA"/>
    <w:rsid w:val="001F0C1D"/>
    <w:rsid w:val="001F1132"/>
    <w:rsid w:val="001F168B"/>
    <w:rsid w:val="001F2513"/>
    <w:rsid w:val="001F6D59"/>
    <w:rsid w:val="001F7F82"/>
    <w:rsid w:val="00200328"/>
    <w:rsid w:val="00200FF9"/>
    <w:rsid w:val="00203852"/>
    <w:rsid w:val="00203F71"/>
    <w:rsid w:val="00204C29"/>
    <w:rsid w:val="00210FD8"/>
    <w:rsid w:val="002124DC"/>
    <w:rsid w:val="00217C8C"/>
    <w:rsid w:val="002221BA"/>
    <w:rsid w:val="00222473"/>
    <w:rsid w:val="00224FFD"/>
    <w:rsid w:val="00225D5C"/>
    <w:rsid w:val="002347A2"/>
    <w:rsid w:val="00236083"/>
    <w:rsid w:val="00237FB3"/>
    <w:rsid w:val="00242670"/>
    <w:rsid w:val="00247926"/>
    <w:rsid w:val="00251005"/>
    <w:rsid w:val="00255B0B"/>
    <w:rsid w:val="0026148D"/>
    <w:rsid w:val="00265CAD"/>
    <w:rsid w:val="002675F0"/>
    <w:rsid w:val="00270EBD"/>
    <w:rsid w:val="00271456"/>
    <w:rsid w:val="0027423A"/>
    <w:rsid w:val="00274289"/>
    <w:rsid w:val="00275CA0"/>
    <w:rsid w:val="00276EE4"/>
    <w:rsid w:val="00284928"/>
    <w:rsid w:val="00287B01"/>
    <w:rsid w:val="0029054B"/>
    <w:rsid w:val="00294D34"/>
    <w:rsid w:val="00294DCD"/>
    <w:rsid w:val="00297B2D"/>
    <w:rsid w:val="002A1DF8"/>
    <w:rsid w:val="002A769C"/>
    <w:rsid w:val="002A79F8"/>
    <w:rsid w:val="002B1D7E"/>
    <w:rsid w:val="002B4F28"/>
    <w:rsid w:val="002B6339"/>
    <w:rsid w:val="002B6DF9"/>
    <w:rsid w:val="002C6B80"/>
    <w:rsid w:val="002C7B3F"/>
    <w:rsid w:val="002D0940"/>
    <w:rsid w:val="002D1D3F"/>
    <w:rsid w:val="002D2E22"/>
    <w:rsid w:val="002D3BC5"/>
    <w:rsid w:val="002D3DBD"/>
    <w:rsid w:val="002D496F"/>
    <w:rsid w:val="002D74BF"/>
    <w:rsid w:val="002D7F63"/>
    <w:rsid w:val="002E00EE"/>
    <w:rsid w:val="002E07CC"/>
    <w:rsid w:val="002E18CF"/>
    <w:rsid w:val="002E277A"/>
    <w:rsid w:val="002E403F"/>
    <w:rsid w:val="002E4080"/>
    <w:rsid w:val="002E69B8"/>
    <w:rsid w:val="002F0E54"/>
    <w:rsid w:val="002F1F47"/>
    <w:rsid w:val="002F45A5"/>
    <w:rsid w:val="002F4C5C"/>
    <w:rsid w:val="002F635C"/>
    <w:rsid w:val="002F6F2B"/>
    <w:rsid w:val="002F7647"/>
    <w:rsid w:val="00302438"/>
    <w:rsid w:val="00302805"/>
    <w:rsid w:val="00305920"/>
    <w:rsid w:val="0030653C"/>
    <w:rsid w:val="003070DF"/>
    <w:rsid w:val="00311230"/>
    <w:rsid w:val="00315011"/>
    <w:rsid w:val="00315AE7"/>
    <w:rsid w:val="003172DC"/>
    <w:rsid w:val="00321E8B"/>
    <w:rsid w:val="00322C1C"/>
    <w:rsid w:val="00323B17"/>
    <w:rsid w:val="003255A0"/>
    <w:rsid w:val="00331C00"/>
    <w:rsid w:val="0033337A"/>
    <w:rsid w:val="00333C88"/>
    <w:rsid w:val="00335709"/>
    <w:rsid w:val="003378AE"/>
    <w:rsid w:val="00340356"/>
    <w:rsid w:val="0034052F"/>
    <w:rsid w:val="00340838"/>
    <w:rsid w:val="003420C9"/>
    <w:rsid w:val="00343DA3"/>
    <w:rsid w:val="0034584C"/>
    <w:rsid w:val="00345DDF"/>
    <w:rsid w:val="00347CE0"/>
    <w:rsid w:val="003503E9"/>
    <w:rsid w:val="0035462D"/>
    <w:rsid w:val="00354641"/>
    <w:rsid w:val="00360AA9"/>
    <w:rsid w:val="00361696"/>
    <w:rsid w:val="00366EFA"/>
    <w:rsid w:val="0037554F"/>
    <w:rsid w:val="003765B8"/>
    <w:rsid w:val="00377468"/>
    <w:rsid w:val="003775B1"/>
    <w:rsid w:val="0038073F"/>
    <w:rsid w:val="00383106"/>
    <w:rsid w:val="00383151"/>
    <w:rsid w:val="003838B5"/>
    <w:rsid w:val="00386D9B"/>
    <w:rsid w:val="00387858"/>
    <w:rsid w:val="003879EA"/>
    <w:rsid w:val="0039120B"/>
    <w:rsid w:val="003944D5"/>
    <w:rsid w:val="003A0483"/>
    <w:rsid w:val="003B076D"/>
    <w:rsid w:val="003B0BCB"/>
    <w:rsid w:val="003B3719"/>
    <w:rsid w:val="003B4A2F"/>
    <w:rsid w:val="003B7075"/>
    <w:rsid w:val="003C01C7"/>
    <w:rsid w:val="003C198E"/>
    <w:rsid w:val="003C3971"/>
    <w:rsid w:val="003C458E"/>
    <w:rsid w:val="003C6A12"/>
    <w:rsid w:val="003C7B9C"/>
    <w:rsid w:val="003D649C"/>
    <w:rsid w:val="003D6B88"/>
    <w:rsid w:val="003D7EFE"/>
    <w:rsid w:val="003E033E"/>
    <w:rsid w:val="003E0648"/>
    <w:rsid w:val="003E1C53"/>
    <w:rsid w:val="003E24A0"/>
    <w:rsid w:val="003E263C"/>
    <w:rsid w:val="003E390C"/>
    <w:rsid w:val="003E4F26"/>
    <w:rsid w:val="003E64D1"/>
    <w:rsid w:val="003E7753"/>
    <w:rsid w:val="003F6900"/>
    <w:rsid w:val="00400320"/>
    <w:rsid w:val="00400FB7"/>
    <w:rsid w:val="00403DDB"/>
    <w:rsid w:val="00404014"/>
    <w:rsid w:val="004050EA"/>
    <w:rsid w:val="004059B2"/>
    <w:rsid w:val="0040613A"/>
    <w:rsid w:val="004116EB"/>
    <w:rsid w:val="004156A9"/>
    <w:rsid w:val="00415FB0"/>
    <w:rsid w:val="004166FF"/>
    <w:rsid w:val="00417A9E"/>
    <w:rsid w:val="00420742"/>
    <w:rsid w:val="00423334"/>
    <w:rsid w:val="00424206"/>
    <w:rsid w:val="00424339"/>
    <w:rsid w:val="00434540"/>
    <w:rsid w:val="004345EC"/>
    <w:rsid w:val="0043541E"/>
    <w:rsid w:val="00436093"/>
    <w:rsid w:val="0044030E"/>
    <w:rsid w:val="00442317"/>
    <w:rsid w:val="00443070"/>
    <w:rsid w:val="00443B1F"/>
    <w:rsid w:val="00447B86"/>
    <w:rsid w:val="00450724"/>
    <w:rsid w:val="004509C1"/>
    <w:rsid w:val="00450B2E"/>
    <w:rsid w:val="00460045"/>
    <w:rsid w:val="00461BD4"/>
    <w:rsid w:val="004634D0"/>
    <w:rsid w:val="004640F5"/>
    <w:rsid w:val="00465B61"/>
    <w:rsid w:val="0047076F"/>
    <w:rsid w:val="00471049"/>
    <w:rsid w:val="00471735"/>
    <w:rsid w:val="004733A3"/>
    <w:rsid w:val="004826A9"/>
    <w:rsid w:val="00482AD8"/>
    <w:rsid w:val="00482C64"/>
    <w:rsid w:val="004837BD"/>
    <w:rsid w:val="00484657"/>
    <w:rsid w:val="00486E8E"/>
    <w:rsid w:val="00487583"/>
    <w:rsid w:val="00495AE6"/>
    <w:rsid w:val="00496011"/>
    <w:rsid w:val="004962FF"/>
    <w:rsid w:val="00496ACE"/>
    <w:rsid w:val="004A22C7"/>
    <w:rsid w:val="004A67E0"/>
    <w:rsid w:val="004B1311"/>
    <w:rsid w:val="004B21E7"/>
    <w:rsid w:val="004B3DF9"/>
    <w:rsid w:val="004B4E0A"/>
    <w:rsid w:val="004B5AA0"/>
    <w:rsid w:val="004B6798"/>
    <w:rsid w:val="004C0127"/>
    <w:rsid w:val="004C1601"/>
    <w:rsid w:val="004C2495"/>
    <w:rsid w:val="004C3099"/>
    <w:rsid w:val="004C790A"/>
    <w:rsid w:val="004C7B37"/>
    <w:rsid w:val="004C7DE7"/>
    <w:rsid w:val="004D3578"/>
    <w:rsid w:val="004D4338"/>
    <w:rsid w:val="004E16A8"/>
    <w:rsid w:val="004E17C7"/>
    <w:rsid w:val="004E213A"/>
    <w:rsid w:val="004E2D77"/>
    <w:rsid w:val="004E5153"/>
    <w:rsid w:val="004E57C0"/>
    <w:rsid w:val="004E7618"/>
    <w:rsid w:val="004E7FD6"/>
    <w:rsid w:val="004F0988"/>
    <w:rsid w:val="004F29F1"/>
    <w:rsid w:val="004F3340"/>
    <w:rsid w:val="004F3E3D"/>
    <w:rsid w:val="004F47BB"/>
    <w:rsid w:val="005017D8"/>
    <w:rsid w:val="005025E4"/>
    <w:rsid w:val="00507DA2"/>
    <w:rsid w:val="00510DB5"/>
    <w:rsid w:val="00511227"/>
    <w:rsid w:val="00523C74"/>
    <w:rsid w:val="00526F1A"/>
    <w:rsid w:val="00531474"/>
    <w:rsid w:val="0053388B"/>
    <w:rsid w:val="005345D1"/>
    <w:rsid w:val="00535773"/>
    <w:rsid w:val="0053790B"/>
    <w:rsid w:val="00537BFA"/>
    <w:rsid w:val="00542CC4"/>
    <w:rsid w:val="00543E6C"/>
    <w:rsid w:val="00546DF1"/>
    <w:rsid w:val="00552547"/>
    <w:rsid w:val="005526D3"/>
    <w:rsid w:val="00554D3B"/>
    <w:rsid w:val="00554FE1"/>
    <w:rsid w:val="00555723"/>
    <w:rsid w:val="00560241"/>
    <w:rsid w:val="00560593"/>
    <w:rsid w:val="00560838"/>
    <w:rsid w:val="00560943"/>
    <w:rsid w:val="00565087"/>
    <w:rsid w:val="00570ED1"/>
    <w:rsid w:val="0057261C"/>
    <w:rsid w:val="0057290E"/>
    <w:rsid w:val="00572E14"/>
    <w:rsid w:val="005743C8"/>
    <w:rsid w:val="00574C94"/>
    <w:rsid w:val="00580322"/>
    <w:rsid w:val="00580C3D"/>
    <w:rsid w:val="00582852"/>
    <w:rsid w:val="00583067"/>
    <w:rsid w:val="005837C8"/>
    <w:rsid w:val="00586161"/>
    <w:rsid w:val="005861FD"/>
    <w:rsid w:val="005862CD"/>
    <w:rsid w:val="00586E5F"/>
    <w:rsid w:val="00591E55"/>
    <w:rsid w:val="00596B6C"/>
    <w:rsid w:val="005973BE"/>
    <w:rsid w:val="00597BE1"/>
    <w:rsid w:val="005A063B"/>
    <w:rsid w:val="005A4164"/>
    <w:rsid w:val="005A5986"/>
    <w:rsid w:val="005A5D1C"/>
    <w:rsid w:val="005C5712"/>
    <w:rsid w:val="005C5EAF"/>
    <w:rsid w:val="005C65C5"/>
    <w:rsid w:val="005C68F0"/>
    <w:rsid w:val="005C7AB1"/>
    <w:rsid w:val="005D0294"/>
    <w:rsid w:val="005D1B39"/>
    <w:rsid w:val="005D2E01"/>
    <w:rsid w:val="005D5AE3"/>
    <w:rsid w:val="005D649F"/>
    <w:rsid w:val="005D6E3E"/>
    <w:rsid w:val="005D7526"/>
    <w:rsid w:val="005E0188"/>
    <w:rsid w:val="005E1B49"/>
    <w:rsid w:val="005E40C8"/>
    <w:rsid w:val="005E69AE"/>
    <w:rsid w:val="005E6C7E"/>
    <w:rsid w:val="005F0A1A"/>
    <w:rsid w:val="005F154E"/>
    <w:rsid w:val="005F5250"/>
    <w:rsid w:val="005F6F36"/>
    <w:rsid w:val="006002E3"/>
    <w:rsid w:val="00602AEA"/>
    <w:rsid w:val="00603867"/>
    <w:rsid w:val="006078BE"/>
    <w:rsid w:val="00607E3C"/>
    <w:rsid w:val="00610107"/>
    <w:rsid w:val="0061146F"/>
    <w:rsid w:val="00614FDF"/>
    <w:rsid w:val="00615453"/>
    <w:rsid w:val="00617810"/>
    <w:rsid w:val="00617967"/>
    <w:rsid w:val="0062109D"/>
    <w:rsid w:val="00621264"/>
    <w:rsid w:val="006212AD"/>
    <w:rsid w:val="00623D0A"/>
    <w:rsid w:val="006244E7"/>
    <w:rsid w:val="006246A7"/>
    <w:rsid w:val="0062595A"/>
    <w:rsid w:val="00627180"/>
    <w:rsid w:val="006310C0"/>
    <w:rsid w:val="0063381F"/>
    <w:rsid w:val="0063543D"/>
    <w:rsid w:val="00637267"/>
    <w:rsid w:val="00642025"/>
    <w:rsid w:val="00642B09"/>
    <w:rsid w:val="006432CB"/>
    <w:rsid w:val="00645891"/>
    <w:rsid w:val="00646A2F"/>
    <w:rsid w:val="00647114"/>
    <w:rsid w:val="0065271E"/>
    <w:rsid w:val="006533F4"/>
    <w:rsid w:val="00653CB4"/>
    <w:rsid w:val="0065577E"/>
    <w:rsid w:val="00657892"/>
    <w:rsid w:val="0066115B"/>
    <w:rsid w:val="00661381"/>
    <w:rsid w:val="00671396"/>
    <w:rsid w:val="0067392E"/>
    <w:rsid w:val="00675958"/>
    <w:rsid w:val="006761DB"/>
    <w:rsid w:val="0067679B"/>
    <w:rsid w:val="00677B76"/>
    <w:rsid w:val="0068244C"/>
    <w:rsid w:val="006840FD"/>
    <w:rsid w:val="0068441B"/>
    <w:rsid w:val="00685F1E"/>
    <w:rsid w:val="006868CA"/>
    <w:rsid w:val="006910A9"/>
    <w:rsid w:val="00692BEF"/>
    <w:rsid w:val="006954E3"/>
    <w:rsid w:val="00696CB8"/>
    <w:rsid w:val="006974B3"/>
    <w:rsid w:val="006A265B"/>
    <w:rsid w:val="006A323F"/>
    <w:rsid w:val="006A4689"/>
    <w:rsid w:val="006A48CF"/>
    <w:rsid w:val="006A4A76"/>
    <w:rsid w:val="006B1E36"/>
    <w:rsid w:val="006B20B7"/>
    <w:rsid w:val="006B2BB2"/>
    <w:rsid w:val="006B30D0"/>
    <w:rsid w:val="006B3D8B"/>
    <w:rsid w:val="006B4F97"/>
    <w:rsid w:val="006B53D2"/>
    <w:rsid w:val="006B56C7"/>
    <w:rsid w:val="006B5A6B"/>
    <w:rsid w:val="006B5DF0"/>
    <w:rsid w:val="006B7A80"/>
    <w:rsid w:val="006B7F8E"/>
    <w:rsid w:val="006C29A3"/>
    <w:rsid w:val="006C3AEB"/>
    <w:rsid w:val="006C3B46"/>
    <w:rsid w:val="006C3D95"/>
    <w:rsid w:val="006C4833"/>
    <w:rsid w:val="006C58B7"/>
    <w:rsid w:val="006C5BB8"/>
    <w:rsid w:val="006C6F8A"/>
    <w:rsid w:val="006C6F9C"/>
    <w:rsid w:val="006C7B00"/>
    <w:rsid w:val="006D0467"/>
    <w:rsid w:val="006D185F"/>
    <w:rsid w:val="006D77D7"/>
    <w:rsid w:val="006D781B"/>
    <w:rsid w:val="006E1889"/>
    <w:rsid w:val="006E5C86"/>
    <w:rsid w:val="006E7AE4"/>
    <w:rsid w:val="006F1FC9"/>
    <w:rsid w:val="006F7CE5"/>
    <w:rsid w:val="00713C44"/>
    <w:rsid w:val="0071576F"/>
    <w:rsid w:val="007176E9"/>
    <w:rsid w:val="007207C9"/>
    <w:rsid w:val="00723101"/>
    <w:rsid w:val="007237B7"/>
    <w:rsid w:val="00724089"/>
    <w:rsid w:val="0072437F"/>
    <w:rsid w:val="007252E3"/>
    <w:rsid w:val="007266E4"/>
    <w:rsid w:val="00730E94"/>
    <w:rsid w:val="00730ED4"/>
    <w:rsid w:val="00734A5B"/>
    <w:rsid w:val="007368B0"/>
    <w:rsid w:val="00736BB4"/>
    <w:rsid w:val="0074026F"/>
    <w:rsid w:val="00740932"/>
    <w:rsid w:val="007429F6"/>
    <w:rsid w:val="00744E76"/>
    <w:rsid w:val="0074525F"/>
    <w:rsid w:val="00745331"/>
    <w:rsid w:val="00752198"/>
    <w:rsid w:val="00753881"/>
    <w:rsid w:val="00753AFD"/>
    <w:rsid w:val="00755E78"/>
    <w:rsid w:val="00756C8C"/>
    <w:rsid w:val="00761315"/>
    <w:rsid w:val="00761D68"/>
    <w:rsid w:val="00763486"/>
    <w:rsid w:val="007660BB"/>
    <w:rsid w:val="00766220"/>
    <w:rsid w:val="007711FD"/>
    <w:rsid w:val="00771457"/>
    <w:rsid w:val="00772039"/>
    <w:rsid w:val="00773953"/>
    <w:rsid w:val="00774DA4"/>
    <w:rsid w:val="0077787F"/>
    <w:rsid w:val="00781A38"/>
    <w:rsid w:val="00781C03"/>
    <w:rsid w:val="00781F0F"/>
    <w:rsid w:val="00782A98"/>
    <w:rsid w:val="00783850"/>
    <w:rsid w:val="007853D9"/>
    <w:rsid w:val="0079023C"/>
    <w:rsid w:val="0079137B"/>
    <w:rsid w:val="0079139F"/>
    <w:rsid w:val="0079279A"/>
    <w:rsid w:val="00792C7A"/>
    <w:rsid w:val="007942AC"/>
    <w:rsid w:val="00795EF5"/>
    <w:rsid w:val="007961B5"/>
    <w:rsid w:val="0079785A"/>
    <w:rsid w:val="007A1232"/>
    <w:rsid w:val="007A1902"/>
    <w:rsid w:val="007A348D"/>
    <w:rsid w:val="007A491F"/>
    <w:rsid w:val="007B07FD"/>
    <w:rsid w:val="007B0D65"/>
    <w:rsid w:val="007B527B"/>
    <w:rsid w:val="007B55EF"/>
    <w:rsid w:val="007B600E"/>
    <w:rsid w:val="007C15B3"/>
    <w:rsid w:val="007C397B"/>
    <w:rsid w:val="007C5B26"/>
    <w:rsid w:val="007C7952"/>
    <w:rsid w:val="007D0927"/>
    <w:rsid w:val="007D0F1C"/>
    <w:rsid w:val="007D104B"/>
    <w:rsid w:val="007D3082"/>
    <w:rsid w:val="007D330C"/>
    <w:rsid w:val="007D3A27"/>
    <w:rsid w:val="007E359F"/>
    <w:rsid w:val="007E581F"/>
    <w:rsid w:val="007E7746"/>
    <w:rsid w:val="007F0F4A"/>
    <w:rsid w:val="007F1AA8"/>
    <w:rsid w:val="007F3A2A"/>
    <w:rsid w:val="007F565C"/>
    <w:rsid w:val="007F60CC"/>
    <w:rsid w:val="007F6404"/>
    <w:rsid w:val="007F646D"/>
    <w:rsid w:val="008000BC"/>
    <w:rsid w:val="0080095D"/>
    <w:rsid w:val="008028A4"/>
    <w:rsid w:val="0080488F"/>
    <w:rsid w:val="00805D2E"/>
    <w:rsid w:val="008108A5"/>
    <w:rsid w:val="00810AF0"/>
    <w:rsid w:val="00812481"/>
    <w:rsid w:val="008179BC"/>
    <w:rsid w:val="00820B25"/>
    <w:rsid w:val="00826D83"/>
    <w:rsid w:val="00827E2B"/>
    <w:rsid w:val="00830747"/>
    <w:rsid w:val="00831689"/>
    <w:rsid w:val="0083542B"/>
    <w:rsid w:val="00835E07"/>
    <w:rsid w:val="00836FD8"/>
    <w:rsid w:val="00837FDF"/>
    <w:rsid w:val="00841B46"/>
    <w:rsid w:val="00843617"/>
    <w:rsid w:val="00846271"/>
    <w:rsid w:val="008475F7"/>
    <w:rsid w:val="008507AA"/>
    <w:rsid w:val="00850B98"/>
    <w:rsid w:val="00851C96"/>
    <w:rsid w:val="008543CD"/>
    <w:rsid w:val="008553B4"/>
    <w:rsid w:val="00855F7B"/>
    <w:rsid w:val="00857177"/>
    <w:rsid w:val="00857F0E"/>
    <w:rsid w:val="00864223"/>
    <w:rsid w:val="00865671"/>
    <w:rsid w:val="00865AE4"/>
    <w:rsid w:val="00866762"/>
    <w:rsid w:val="0086732F"/>
    <w:rsid w:val="00870180"/>
    <w:rsid w:val="0087022D"/>
    <w:rsid w:val="00870662"/>
    <w:rsid w:val="00871F46"/>
    <w:rsid w:val="00872FCD"/>
    <w:rsid w:val="00874FD7"/>
    <w:rsid w:val="008768CA"/>
    <w:rsid w:val="008768F8"/>
    <w:rsid w:val="00883816"/>
    <w:rsid w:val="008875C1"/>
    <w:rsid w:val="00887ADE"/>
    <w:rsid w:val="00887D52"/>
    <w:rsid w:val="00890E29"/>
    <w:rsid w:val="0089347A"/>
    <w:rsid w:val="00895A0F"/>
    <w:rsid w:val="00896A38"/>
    <w:rsid w:val="008974F7"/>
    <w:rsid w:val="00897C9C"/>
    <w:rsid w:val="008A093A"/>
    <w:rsid w:val="008A1D77"/>
    <w:rsid w:val="008A2E45"/>
    <w:rsid w:val="008A4747"/>
    <w:rsid w:val="008A6E42"/>
    <w:rsid w:val="008A7036"/>
    <w:rsid w:val="008B39B0"/>
    <w:rsid w:val="008B3F5A"/>
    <w:rsid w:val="008C06C2"/>
    <w:rsid w:val="008C297C"/>
    <w:rsid w:val="008C2A97"/>
    <w:rsid w:val="008C384C"/>
    <w:rsid w:val="008C3B0B"/>
    <w:rsid w:val="008C45AE"/>
    <w:rsid w:val="008C5BF6"/>
    <w:rsid w:val="008D3AD0"/>
    <w:rsid w:val="008E7986"/>
    <w:rsid w:val="008E7F78"/>
    <w:rsid w:val="008F2044"/>
    <w:rsid w:val="008F25EE"/>
    <w:rsid w:val="008F2B3F"/>
    <w:rsid w:val="008F779E"/>
    <w:rsid w:val="0090271F"/>
    <w:rsid w:val="00902E23"/>
    <w:rsid w:val="00903EF6"/>
    <w:rsid w:val="009049BC"/>
    <w:rsid w:val="00907B2E"/>
    <w:rsid w:val="00910AAE"/>
    <w:rsid w:val="009113D8"/>
    <w:rsid w:val="009114D7"/>
    <w:rsid w:val="0091348E"/>
    <w:rsid w:val="00914355"/>
    <w:rsid w:val="009158EB"/>
    <w:rsid w:val="00917CCB"/>
    <w:rsid w:val="00920AF7"/>
    <w:rsid w:val="00920E09"/>
    <w:rsid w:val="00922D89"/>
    <w:rsid w:val="00924B13"/>
    <w:rsid w:val="009266A0"/>
    <w:rsid w:val="0092740F"/>
    <w:rsid w:val="009275DE"/>
    <w:rsid w:val="00927E15"/>
    <w:rsid w:val="00932118"/>
    <w:rsid w:val="00933641"/>
    <w:rsid w:val="009338EA"/>
    <w:rsid w:val="00934DB9"/>
    <w:rsid w:val="00935CB9"/>
    <w:rsid w:val="00936F86"/>
    <w:rsid w:val="00937182"/>
    <w:rsid w:val="00940D43"/>
    <w:rsid w:val="0094240E"/>
    <w:rsid w:val="0094252E"/>
    <w:rsid w:val="00942EC2"/>
    <w:rsid w:val="00945B01"/>
    <w:rsid w:val="00947BE2"/>
    <w:rsid w:val="009516F6"/>
    <w:rsid w:val="009518B9"/>
    <w:rsid w:val="00952BA0"/>
    <w:rsid w:val="0095390E"/>
    <w:rsid w:val="00954AEF"/>
    <w:rsid w:val="0095507C"/>
    <w:rsid w:val="00956021"/>
    <w:rsid w:val="0095603D"/>
    <w:rsid w:val="009572B5"/>
    <w:rsid w:val="00957DE8"/>
    <w:rsid w:val="00957F31"/>
    <w:rsid w:val="009632C0"/>
    <w:rsid w:val="009633B2"/>
    <w:rsid w:val="0096388D"/>
    <w:rsid w:val="009714C8"/>
    <w:rsid w:val="009754AC"/>
    <w:rsid w:val="009761EF"/>
    <w:rsid w:val="009807AE"/>
    <w:rsid w:val="00981A23"/>
    <w:rsid w:val="009834A0"/>
    <w:rsid w:val="00985504"/>
    <w:rsid w:val="009860B5"/>
    <w:rsid w:val="00991172"/>
    <w:rsid w:val="009911D5"/>
    <w:rsid w:val="009923B4"/>
    <w:rsid w:val="00992752"/>
    <w:rsid w:val="00992878"/>
    <w:rsid w:val="0099327F"/>
    <w:rsid w:val="00993BA7"/>
    <w:rsid w:val="00994F73"/>
    <w:rsid w:val="0099524A"/>
    <w:rsid w:val="009A3916"/>
    <w:rsid w:val="009A3B6B"/>
    <w:rsid w:val="009A4D63"/>
    <w:rsid w:val="009B3C6C"/>
    <w:rsid w:val="009B45AB"/>
    <w:rsid w:val="009B47BF"/>
    <w:rsid w:val="009B56FF"/>
    <w:rsid w:val="009B57D0"/>
    <w:rsid w:val="009B6935"/>
    <w:rsid w:val="009C067E"/>
    <w:rsid w:val="009C2C1B"/>
    <w:rsid w:val="009C4134"/>
    <w:rsid w:val="009C491F"/>
    <w:rsid w:val="009C5893"/>
    <w:rsid w:val="009D0A4B"/>
    <w:rsid w:val="009D150D"/>
    <w:rsid w:val="009D246A"/>
    <w:rsid w:val="009D79A8"/>
    <w:rsid w:val="009D7DB2"/>
    <w:rsid w:val="009E0C85"/>
    <w:rsid w:val="009E2C0D"/>
    <w:rsid w:val="009E3D80"/>
    <w:rsid w:val="009E40F7"/>
    <w:rsid w:val="009E6956"/>
    <w:rsid w:val="009E7750"/>
    <w:rsid w:val="009E7A9C"/>
    <w:rsid w:val="009E7B67"/>
    <w:rsid w:val="009E7C2E"/>
    <w:rsid w:val="009F1A90"/>
    <w:rsid w:val="009F37B7"/>
    <w:rsid w:val="009F44AF"/>
    <w:rsid w:val="009F54BB"/>
    <w:rsid w:val="009F5E43"/>
    <w:rsid w:val="00A00D3C"/>
    <w:rsid w:val="00A0257B"/>
    <w:rsid w:val="00A03836"/>
    <w:rsid w:val="00A03984"/>
    <w:rsid w:val="00A1017E"/>
    <w:rsid w:val="00A10F02"/>
    <w:rsid w:val="00A1317A"/>
    <w:rsid w:val="00A14E24"/>
    <w:rsid w:val="00A1518D"/>
    <w:rsid w:val="00A15BD4"/>
    <w:rsid w:val="00A164B4"/>
    <w:rsid w:val="00A200FA"/>
    <w:rsid w:val="00A21532"/>
    <w:rsid w:val="00A2341D"/>
    <w:rsid w:val="00A2361D"/>
    <w:rsid w:val="00A26956"/>
    <w:rsid w:val="00A309A6"/>
    <w:rsid w:val="00A335BC"/>
    <w:rsid w:val="00A377FA"/>
    <w:rsid w:val="00A37CB9"/>
    <w:rsid w:val="00A40382"/>
    <w:rsid w:val="00A4347A"/>
    <w:rsid w:val="00A44649"/>
    <w:rsid w:val="00A45A6C"/>
    <w:rsid w:val="00A5176B"/>
    <w:rsid w:val="00A53724"/>
    <w:rsid w:val="00A556C1"/>
    <w:rsid w:val="00A55AC0"/>
    <w:rsid w:val="00A57508"/>
    <w:rsid w:val="00A60200"/>
    <w:rsid w:val="00A63674"/>
    <w:rsid w:val="00A65A1F"/>
    <w:rsid w:val="00A65D22"/>
    <w:rsid w:val="00A6670A"/>
    <w:rsid w:val="00A70B96"/>
    <w:rsid w:val="00A73129"/>
    <w:rsid w:val="00A76A89"/>
    <w:rsid w:val="00A7708A"/>
    <w:rsid w:val="00A815F8"/>
    <w:rsid w:val="00A82346"/>
    <w:rsid w:val="00A824E6"/>
    <w:rsid w:val="00A84761"/>
    <w:rsid w:val="00A90640"/>
    <w:rsid w:val="00A90AB9"/>
    <w:rsid w:val="00A91526"/>
    <w:rsid w:val="00A91B55"/>
    <w:rsid w:val="00A92BA1"/>
    <w:rsid w:val="00A94F32"/>
    <w:rsid w:val="00AA14FB"/>
    <w:rsid w:val="00AA1E5C"/>
    <w:rsid w:val="00AA5962"/>
    <w:rsid w:val="00AB0E32"/>
    <w:rsid w:val="00AB2D85"/>
    <w:rsid w:val="00AB634D"/>
    <w:rsid w:val="00AB6DF1"/>
    <w:rsid w:val="00AC00A7"/>
    <w:rsid w:val="00AC36DE"/>
    <w:rsid w:val="00AC6BC6"/>
    <w:rsid w:val="00AD1434"/>
    <w:rsid w:val="00AD3841"/>
    <w:rsid w:val="00AD4C15"/>
    <w:rsid w:val="00AD4E3B"/>
    <w:rsid w:val="00AE2CB0"/>
    <w:rsid w:val="00AE3797"/>
    <w:rsid w:val="00AE7061"/>
    <w:rsid w:val="00AF073A"/>
    <w:rsid w:val="00AF4E68"/>
    <w:rsid w:val="00AF4F91"/>
    <w:rsid w:val="00AF7479"/>
    <w:rsid w:val="00AF7B4C"/>
    <w:rsid w:val="00B009F4"/>
    <w:rsid w:val="00B024AE"/>
    <w:rsid w:val="00B02C90"/>
    <w:rsid w:val="00B036C2"/>
    <w:rsid w:val="00B03D19"/>
    <w:rsid w:val="00B03F8B"/>
    <w:rsid w:val="00B04944"/>
    <w:rsid w:val="00B055D4"/>
    <w:rsid w:val="00B11DA5"/>
    <w:rsid w:val="00B12517"/>
    <w:rsid w:val="00B13C99"/>
    <w:rsid w:val="00B143AD"/>
    <w:rsid w:val="00B1467A"/>
    <w:rsid w:val="00B14E40"/>
    <w:rsid w:val="00B15449"/>
    <w:rsid w:val="00B15899"/>
    <w:rsid w:val="00B232B9"/>
    <w:rsid w:val="00B2388D"/>
    <w:rsid w:val="00B23FC5"/>
    <w:rsid w:val="00B24DD2"/>
    <w:rsid w:val="00B27EDB"/>
    <w:rsid w:val="00B312F2"/>
    <w:rsid w:val="00B31AF8"/>
    <w:rsid w:val="00B3313E"/>
    <w:rsid w:val="00B3332F"/>
    <w:rsid w:val="00B33CD7"/>
    <w:rsid w:val="00B35701"/>
    <w:rsid w:val="00B35DBE"/>
    <w:rsid w:val="00B36CB9"/>
    <w:rsid w:val="00B40473"/>
    <w:rsid w:val="00B40A30"/>
    <w:rsid w:val="00B425FB"/>
    <w:rsid w:val="00B42610"/>
    <w:rsid w:val="00B4517E"/>
    <w:rsid w:val="00B4623E"/>
    <w:rsid w:val="00B46972"/>
    <w:rsid w:val="00B47FD3"/>
    <w:rsid w:val="00B5091E"/>
    <w:rsid w:val="00B57955"/>
    <w:rsid w:val="00B5799A"/>
    <w:rsid w:val="00B60143"/>
    <w:rsid w:val="00B60308"/>
    <w:rsid w:val="00B612A5"/>
    <w:rsid w:val="00B6199C"/>
    <w:rsid w:val="00B64332"/>
    <w:rsid w:val="00B648E3"/>
    <w:rsid w:val="00B6628C"/>
    <w:rsid w:val="00B6667D"/>
    <w:rsid w:val="00B6701A"/>
    <w:rsid w:val="00B736B0"/>
    <w:rsid w:val="00B74C05"/>
    <w:rsid w:val="00B74D17"/>
    <w:rsid w:val="00B77D81"/>
    <w:rsid w:val="00B9159B"/>
    <w:rsid w:val="00B92E6B"/>
    <w:rsid w:val="00B93086"/>
    <w:rsid w:val="00B94827"/>
    <w:rsid w:val="00B95D62"/>
    <w:rsid w:val="00B97442"/>
    <w:rsid w:val="00BA19ED"/>
    <w:rsid w:val="00BA1B2B"/>
    <w:rsid w:val="00BA300B"/>
    <w:rsid w:val="00BA4B8D"/>
    <w:rsid w:val="00BB1F03"/>
    <w:rsid w:val="00BB34CE"/>
    <w:rsid w:val="00BB4783"/>
    <w:rsid w:val="00BC0662"/>
    <w:rsid w:val="00BC0F7D"/>
    <w:rsid w:val="00BC1C56"/>
    <w:rsid w:val="00BC2183"/>
    <w:rsid w:val="00BC2B7D"/>
    <w:rsid w:val="00BC2BD1"/>
    <w:rsid w:val="00BC371B"/>
    <w:rsid w:val="00BC4B89"/>
    <w:rsid w:val="00BD0B2C"/>
    <w:rsid w:val="00BD1B60"/>
    <w:rsid w:val="00BD4917"/>
    <w:rsid w:val="00BD59A4"/>
    <w:rsid w:val="00BE2CE1"/>
    <w:rsid w:val="00BE3255"/>
    <w:rsid w:val="00BE6576"/>
    <w:rsid w:val="00BE6B90"/>
    <w:rsid w:val="00BF128E"/>
    <w:rsid w:val="00BF16AD"/>
    <w:rsid w:val="00BF2380"/>
    <w:rsid w:val="00C0325B"/>
    <w:rsid w:val="00C05098"/>
    <w:rsid w:val="00C05FB4"/>
    <w:rsid w:val="00C06F44"/>
    <w:rsid w:val="00C07DD1"/>
    <w:rsid w:val="00C10CAD"/>
    <w:rsid w:val="00C1229E"/>
    <w:rsid w:val="00C1496A"/>
    <w:rsid w:val="00C1576E"/>
    <w:rsid w:val="00C15F1C"/>
    <w:rsid w:val="00C20334"/>
    <w:rsid w:val="00C24B6B"/>
    <w:rsid w:val="00C260A1"/>
    <w:rsid w:val="00C33079"/>
    <w:rsid w:val="00C33286"/>
    <w:rsid w:val="00C33D28"/>
    <w:rsid w:val="00C35564"/>
    <w:rsid w:val="00C35B8F"/>
    <w:rsid w:val="00C41118"/>
    <w:rsid w:val="00C43E51"/>
    <w:rsid w:val="00C45231"/>
    <w:rsid w:val="00C4537F"/>
    <w:rsid w:val="00C503B6"/>
    <w:rsid w:val="00C53289"/>
    <w:rsid w:val="00C54B9B"/>
    <w:rsid w:val="00C61D1C"/>
    <w:rsid w:val="00C66910"/>
    <w:rsid w:val="00C67FA4"/>
    <w:rsid w:val="00C72833"/>
    <w:rsid w:val="00C72CC0"/>
    <w:rsid w:val="00C732DC"/>
    <w:rsid w:val="00C73332"/>
    <w:rsid w:val="00C80D5C"/>
    <w:rsid w:val="00C80F1D"/>
    <w:rsid w:val="00C81A25"/>
    <w:rsid w:val="00C82638"/>
    <w:rsid w:val="00C83DB2"/>
    <w:rsid w:val="00C857B6"/>
    <w:rsid w:val="00C90A14"/>
    <w:rsid w:val="00C9195B"/>
    <w:rsid w:val="00C927A1"/>
    <w:rsid w:val="00C927EB"/>
    <w:rsid w:val="00C932B3"/>
    <w:rsid w:val="00C93B01"/>
    <w:rsid w:val="00C93F40"/>
    <w:rsid w:val="00C9406B"/>
    <w:rsid w:val="00C967F5"/>
    <w:rsid w:val="00CA3D0C"/>
    <w:rsid w:val="00CA40FD"/>
    <w:rsid w:val="00CB2AB4"/>
    <w:rsid w:val="00CB38DF"/>
    <w:rsid w:val="00CB3AB8"/>
    <w:rsid w:val="00CB4529"/>
    <w:rsid w:val="00CB4663"/>
    <w:rsid w:val="00CB7C3C"/>
    <w:rsid w:val="00CC3733"/>
    <w:rsid w:val="00CC3EE9"/>
    <w:rsid w:val="00CC7A4A"/>
    <w:rsid w:val="00CD118E"/>
    <w:rsid w:val="00CD1C7F"/>
    <w:rsid w:val="00CD5C11"/>
    <w:rsid w:val="00CD62A6"/>
    <w:rsid w:val="00CD703D"/>
    <w:rsid w:val="00CD78CC"/>
    <w:rsid w:val="00CE2674"/>
    <w:rsid w:val="00CE61BF"/>
    <w:rsid w:val="00CE6A7C"/>
    <w:rsid w:val="00CE6A95"/>
    <w:rsid w:val="00CE768F"/>
    <w:rsid w:val="00CF08B0"/>
    <w:rsid w:val="00CF0EB1"/>
    <w:rsid w:val="00CF1CAF"/>
    <w:rsid w:val="00CF20E3"/>
    <w:rsid w:val="00CF2F3C"/>
    <w:rsid w:val="00CF497E"/>
    <w:rsid w:val="00D04091"/>
    <w:rsid w:val="00D05790"/>
    <w:rsid w:val="00D10D66"/>
    <w:rsid w:val="00D131EC"/>
    <w:rsid w:val="00D15BBA"/>
    <w:rsid w:val="00D161E6"/>
    <w:rsid w:val="00D25A7E"/>
    <w:rsid w:val="00D25DC5"/>
    <w:rsid w:val="00D2657C"/>
    <w:rsid w:val="00D2703D"/>
    <w:rsid w:val="00D309CC"/>
    <w:rsid w:val="00D31F7F"/>
    <w:rsid w:val="00D34B02"/>
    <w:rsid w:val="00D35683"/>
    <w:rsid w:val="00D414E1"/>
    <w:rsid w:val="00D463FE"/>
    <w:rsid w:val="00D46431"/>
    <w:rsid w:val="00D468B9"/>
    <w:rsid w:val="00D46EDF"/>
    <w:rsid w:val="00D47342"/>
    <w:rsid w:val="00D478E7"/>
    <w:rsid w:val="00D50209"/>
    <w:rsid w:val="00D5506E"/>
    <w:rsid w:val="00D553EE"/>
    <w:rsid w:val="00D56A52"/>
    <w:rsid w:val="00D57972"/>
    <w:rsid w:val="00D627B3"/>
    <w:rsid w:val="00D631D4"/>
    <w:rsid w:val="00D6502F"/>
    <w:rsid w:val="00D65B24"/>
    <w:rsid w:val="00D65F45"/>
    <w:rsid w:val="00D675A9"/>
    <w:rsid w:val="00D67C22"/>
    <w:rsid w:val="00D738D6"/>
    <w:rsid w:val="00D73E7C"/>
    <w:rsid w:val="00D755EB"/>
    <w:rsid w:val="00D77858"/>
    <w:rsid w:val="00D77D01"/>
    <w:rsid w:val="00D813B1"/>
    <w:rsid w:val="00D81631"/>
    <w:rsid w:val="00D83D1B"/>
    <w:rsid w:val="00D84260"/>
    <w:rsid w:val="00D8588A"/>
    <w:rsid w:val="00D87E00"/>
    <w:rsid w:val="00D90478"/>
    <w:rsid w:val="00D907F9"/>
    <w:rsid w:val="00D9134D"/>
    <w:rsid w:val="00D91CDB"/>
    <w:rsid w:val="00D92954"/>
    <w:rsid w:val="00D93120"/>
    <w:rsid w:val="00D94144"/>
    <w:rsid w:val="00D947CD"/>
    <w:rsid w:val="00D959B4"/>
    <w:rsid w:val="00D967ED"/>
    <w:rsid w:val="00DA20E3"/>
    <w:rsid w:val="00DA7A03"/>
    <w:rsid w:val="00DB12EC"/>
    <w:rsid w:val="00DB1818"/>
    <w:rsid w:val="00DB5E39"/>
    <w:rsid w:val="00DC1466"/>
    <w:rsid w:val="00DC309B"/>
    <w:rsid w:val="00DC3ED0"/>
    <w:rsid w:val="00DC4DA2"/>
    <w:rsid w:val="00DC5B2C"/>
    <w:rsid w:val="00DC5C2C"/>
    <w:rsid w:val="00DC64EC"/>
    <w:rsid w:val="00DD013D"/>
    <w:rsid w:val="00DD4C17"/>
    <w:rsid w:val="00DD5B05"/>
    <w:rsid w:val="00DD5D25"/>
    <w:rsid w:val="00DD6962"/>
    <w:rsid w:val="00DE4FC3"/>
    <w:rsid w:val="00DE5890"/>
    <w:rsid w:val="00DF2B1F"/>
    <w:rsid w:val="00DF4390"/>
    <w:rsid w:val="00DF49DA"/>
    <w:rsid w:val="00DF5591"/>
    <w:rsid w:val="00DF6114"/>
    <w:rsid w:val="00DF6189"/>
    <w:rsid w:val="00DF62CD"/>
    <w:rsid w:val="00DF6345"/>
    <w:rsid w:val="00E022DB"/>
    <w:rsid w:val="00E02A27"/>
    <w:rsid w:val="00E033B1"/>
    <w:rsid w:val="00E03895"/>
    <w:rsid w:val="00E04F69"/>
    <w:rsid w:val="00E054C0"/>
    <w:rsid w:val="00E06ECF"/>
    <w:rsid w:val="00E10FCC"/>
    <w:rsid w:val="00E1233E"/>
    <w:rsid w:val="00E12CFB"/>
    <w:rsid w:val="00E13876"/>
    <w:rsid w:val="00E16509"/>
    <w:rsid w:val="00E168E8"/>
    <w:rsid w:val="00E2397C"/>
    <w:rsid w:val="00E30E1C"/>
    <w:rsid w:val="00E31998"/>
    <w:rsid w:val="00E341F7"/>
    <w:rsid w:val="00E34C44"/>
    <w:rsid w:val="00E35E10"/>
    <w:rsid w:val="00E4054F"/>
    <w:rsid w:val="00E40989"/>
    <w:rsid w:val="00E40AFA"/>
    <w:rsid w:val="00E41043"/>
    <w:rsid w:val="00E41783"/>
    <w:rsid w:val="00E44582"/>
    <w:rsid w:val="00E44F05"/>
    <w:rsid w:val="00E5048A"/>
    <w:rsid w:val="00E507ED"/>
    <w:rsid w:val="00E50844"/>
    <w:rsid w:val="00E51F83"/>
    <w:rsid w:val="00E52814"/>
    <w:rsid w:val="00E52E79"/>
    <w:rsid w:val="00E53182"/>
    <w:rsid w:val="00E542BC"/>
    <w:rsid w:val="00E54DA8"/>
    <w:rsid w:val="00E5541B"/>
    <w:rsid w:val="00E56CFE"/>
    <w:rsid w:val="00E605C0"/>
    <w:rsid w:val="00E65AAE"/>
    <w:rsid w:val="00E67241"/>
    <w:rsid w:val="00E70C18"/>
    <w:rsid w:val="00E720B0"/>
    <w:rsid w:val="00E72324"/>
    <w:rsid w:val="00E72ABE"/>
    <w:rsid w:val="00E74499"/>
    <w:rsid w:val="00E75C1B"/>
    <w:rsid w:val="00E75E9D"/>
    <w:rsid w:val="00E76BD1"/>
    <w:rsid w:val="00E77364"/>
    <w:rsid w:val="00E77645"/>
    <w:rsid w:val="00E80DE4"/>
    <w:rsid w:val="00E8768C"/>
    <w:rsid w:val="00E91C9A"/>
    <w:rsid w:val="00E92F48"/>
    <w:rsid w:val="00E93A18"/>
    <w:rsid w:val="00EA2F80"/>
    <w:rsid w:val="00EA58C6"/>
    <w:rsid w:val="00EA6749"/>
    <w:rsid w:val="00EA6BBF"/>
    <w:rsid w:val="00EB0A95"/>
    <w:rsid w:val="00EB22F4"/>
    <w:rsid w:val="00EB4767"/>
    <w:rsid w:val="00EC1504"/>
    <w:rsid w:val="00EC1D41"/>
    <w:rsid w:val="00EC3517"/>
    <w:rsid w:val="00EC3C43"/>
    <w:rsid w:val="00EC4A25"/>
    <w:rsid w:val="00EC6B55"/>
    <w:rsid w:val="00EC7900"/>
    <w:rsid w:val="00EC7C87"/>
    <w:rsid w:val="00ED0967"/>
    <w:rsid w:val="00ED0E93"/>
    <w:rsid w:val="00ED34BC"/>
    <w:rsid w:val="00ED3EF5"/>
    <w:rsid w:val="00ED7F91"/>
    <w:rsid w:val="00EE0F12"/>
    <w:rsid w:val="00EE13EE"/>
    <w:rsid w:val="00EE20F7"/>
    <w:rsid w:val="00EE2343"/>
    <w:rsid w:val="00EE5AA7"/>
    <w:rsid w:val="00EF7F60"/>
    <w:rsid w:val="00F0009E"/>
    <w:rsid w:val="00F015A4"/>
    <w:rsid w:val="00F025A2"/>
    <w:rsid w:val="00F02C82"/>
    <w:rsid w:val="00F04712"/>
    <w:rsid w:val="00F061DC"/>
    <w:rsid w:val="00F0660D"/>
    <w:rsid w:val="00F06786"/>
    <w:rsid w:val="00F06884"/>
    <w:rsid w:val="00F072E9"/>
    <w:rsid w:val="00F1158A"/>
    <w:rsid w:val="00F139D9"/>
    <w:rsid w:val="00F16143"/>
    <w:rsid w:val="00F16360"/>
    <w:rsid w:val="00F21311"/>
    <w:rsid w:val="00F22EC7"/>
    <w:rsid w:val="00F23EEA"/>
    <w:rsid w:val="00F24A01"/>
    <w:rsid w:val="00F273D3"/>
    <w:rsid w:val="00F27ABC"/>
    <w:rsid w:val="00F27CC9"/>
    <w:rsid w:val="00F314DF"/>
    <w:rsid w:val="00F325C8"/>
    <w:rsid w:val="00F327C1"/>
    <w:rsid w:val="00F32DA2"/>
    <w:rsid w:val="00F3698D"/>
    <w:rsid w:val="00F369DD"/>
    <w:rsid w:val="00F37626"/>
    <w:rsid w:val="00F414C8"/>
    <w:rsid w:val="00F44AA2"/>
    <w:rsid w:val="00F50255"/>
    <w:rsid w:val="00F53D2C"/>
    <w:rsid w:val="00F55FC5"/>
    <w:rsid w:val="00F614AC"/>
    <w:rsid w:val="00F61798"/>
    <w:rsid w:val="00F61AE8"/>
    <w:rsid w:val="00F62AEB"/>
    <w:rsid w:val="00F63DB8"/>
    <w:rsid w:val="00F65354"/>
    <w:rsid w:val="00F653B8"/>
    <w:rsid w:val="00F655F3"/>
    <w:rsid w:val="00F65C08"/>
    <w:rsid w:val="00F70647"/>
    <w:rsid w:val="00F7204E"/>
    <w:rsid w:val="00F73852"/>
    <w:rsid w:val="00F77972"/>
    <w:rsid w:val="00F86483"/>
    <w:rsid w:val="00F8688A"/>
    <w:rsid w:val="00F912F9"/>
    <w:rsid w:val="00F9377C"/>
    <w:rsid w:val="00F94940"/>
    <w:rsid w:val="00F95EDB"/>
    <w:rsid w:val="00F96804"/>
    <w:rsid w:val="00F97D2F"/>
    <w:rsid w:val="00FA0DFF"/>
    <w:rsid w:val="00FA1266"/>
    <w:rsid w:val="00FA5E24"/>
    <w:rsid w:val="00FA7625"/>
    <w:rsid w:val="00FA77A1"/>
    <w:rsid w:val="00FB03C5"/>
    <w:rsid w:val="00FB6061"/>
    <w:rsid w:val="00FC0A0F"/>
    <w:rsid w:val="00FC1192"/>
    <w:rsid w:val="00FC6AA4"/>
    <w:rsid w:val="00FC6F92"/>
    <w:rsid w:val="00FC7671"/>
    <w:rsid w:val="00FD19A5"/>
    <w:rsid w:val="00FD4813"/>
    <w:rsid w:val="00FD53F3"/>
    <w:rsid w:val="00FD5733"/>
    <w:rsid w:val="00FD6FA7"/>
    <w:rsid w:val="00FE2287"/>
    <w:rsid w:val="00FE2D04"/>
    <w:rsid w:val="00FE4CDB"/>
    <w:rsid w:val="00FE63B0"/>
    <w:rsid w:val="00FF55BB"/>
    <w:rsid w:val="00FF59A5"/>
    <w:rsid w:val="00FF7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65671"/>
    <w:pPr>
      <w:spacing w:line="252" w:lineRule="auto"/>
    </w:pPr>
    <w:rPr>
      <w:lang w:eastAsia="en-US"/>
    </w:rPr>
  </w:style>
  <w:style w:type="paragraph" w:styleId="Titolo1">
    <w:name w:val="heading 1"/>
    <w:next w:val="Normale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olo2">
    <w:name w:val="heading 2"/>
    <w:basedOn w:val="Titolo1"/>
    <w:next w:val="Normale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Titolo2"/>
    <w:next w:val="Normale"/>
    <w:qFormat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qFormat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pPr>
      <w:outlineLvl w:val="5"/>
    </w:pPr>
  </w:style>
  <w:style w:type="paragraph" w:styleId="Titolo7">
    <w:name w:val="heading 7"/>
    <w:basedOn w:val="H6"/>
    <w:next w:val="Normale"/>
    <w:qFormat/>
    <w:pPr>
      <w:outlineLvl w:val="6"/>
    </w:pPr>
  </w:style>
  <w:style w:type="paragraph" w:styleId="Titolo8">
    <w:name w:val="heading 8"/>
    <w:basedOn w:val="Titolo1"/>
    <w:next w:val="Normale"/>
    <w:qFormat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pPr>
      <w:ind w:left="1985" w:hanging="1985"/>
      <w:outlineLvl w:val="9"/>
    </w:pPr>
    <w:rPr>
      <w:sz w:val="20"/>
    </w:rPr>
  </w:style>
  <w:style w:type="paragraph" w:styleId="Sommario9">
    <w:name w:val="toc 9"/>
    <w:basedOn w:val="Sommario8"/>
    <w:uiPriority w:val="39"/>
    <w:pPr>
      <w:ind w:left="1600"/>
    </w:pPr>
  </w:style>
  <w:style w:type="paragraph" w:styleId="Sommario8">
    <w:name w:val="toc 8"/>
    <w:basedOn w:val="Sommario1"/>
    <w:uiPriority w:val="39"/>
    <w:pPr>
      <w:ind w:left="1400"/>
    </w:pPr>
    <w:rPr>
      <w:b w:val="0"/>
      <w:bCs w:val="0"/>
    </w:rPr>
  </w:style>
  <w:style w:type="paragraph" w:styleId="Sommario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e"/>
    <w:next w:val="Normal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Intestazion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Sommario5">
    <w:name w:val="toc 5"/>
    <w:basedOn w:val="Sommario4"/>
    <w:semiHidden/>
    <w:pPr>
      <w:ind w:left="800"/>
    </w:pPr>
  </w:style>
  <w:style w:type="paragraph" w:styleId="Sommario4">
    <w:name w:val="toc 4"/>
    <w:basedOn w:val="Sommario3"/>
    <w:semiHidden/>
    <w:pPr>
      <w:ind w:left="600"/>
    </w:pPr>
  </w:style>
  <w:style w:type="paragraph" w:styleId="Sommario3">
    <w:name w:val="toc 3"/>
    <w:basedOn w:val="Sommario2"/>
    <w:semiHidden/>
    <w:pPr>
      <w:spacing w:before="0"/>
      <w:ind w:left="400"/>
    </w:pPr>
    <w:rPr>
      <w:i w:val="0"/>
      <w:iCs w:val="0"/>
    </w:rPr>
  </w:style>
  <w:style w:type="paragraph" w:styleId="Sommario2">
    <w:name w:val="toc 2"/>
    <w:basedOn w:val="Sommario1"/>
    <w:uiPriority w:val="39"/>
    <w:pPr>
      <w:spacing w:before="120"/>
      <w:ind w:left="200"/>
    </w:pPr>
    <w:rPr>
      <w:b w:val="0"/>
      <w:bCs w:val="0"/>
      <w:i/>
      <w:iCs/>
    </w:rPr>
  </w:style>
  <w:style w:type="paragraph" w:styleId="Pidipagina">
    <w:name w:val="footer"/>
    <w:basedOn w:val="Intestazione"/>
    <w:pPr>
      <w:jc w:val="center"/>
    </w:pPr>
    <w:rPr>
      <w:i/>
    </w:rPr>
  </w:style>
  <w:style w:type="paragraph" w:customStyle="1" w:styleId="TT">
    <w:name w:val="TT"/>
    <w:basedOn w:val="Titolo1"/>
    <w:next w:val="Normale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e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e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e"/>
    <w:rsid w:val="00752198"/>
    <w:pPr>
      <w:keepLines/>
      <w:numPr>
        <w:numId w:val="1"/>
      </w:numPr>
    </w:pPr>
  </w:style>
  <w:style w:type="paragraph" w:customStyle="1" w:styleId="FP">
    <w:name w:val="FP"/>
    <w:basedOn w:val="Normale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e"/>
    <w:pPr>
      <w:ind w:left="568" w:hanging="284"/>
    </w:pPr>
  </w:style>
  <w:style w:type="paragraph" w:styleId="Sommario6">
    <w:name w:val="toc 6"/>
    <w:basedOn w:val="Sommario5"/>
    <w:next w:val="Normale"/>
    <w:semiHidden/>
    <w:pPr>
      <w:ind w:left="1000"/>
    </w:pPr>
  </w:style>
  <w:style w:type="paragraph" w:styleId="Sommario7">
    <w:name w:val="toc 7"/>
    <w:basedOn w:val="Sommario6"/>
    <w:next w:val="Normale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e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e"/>
    <w:pPr>
      <w:ind w:left="851" w:hanging="284"/>
    </w:pPr>
  </w:style>
  <w:style w:type="paragraph" w:customStyle="1" w:styleId="B3">
    <w:name w:val="B3"/>
    <w:basedOn w:val="Normale"/>
    <w:link w:val="B3Char2"/>
    <w:qFormat/>
    <w:pPr>
      <w:ind w:left="1135" w:hanging="284"/>
    </w:pPr>
  </w:style>
  <w:style w:type="paragraph" w:customStyle="1" w:styleId="B4">
    <w:name w:val="B4"/>
    <w:basedOn w:val="Normale"/>
    <w:pPr>
      <w:ind w:left="1418" w:hanging="284"/>
    </w:pPr>
  </w:style>
  <w:style w:type="paragraph" w:customStyle="1" w:styleId="B5">
    <w:name w:val="B5"/>
    <w:basedOn w:val="Normale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e"/>
    <w:rPr>
      <w:i/>
      <w:color w:val="0000FF"/>
    </w:rPr>
  </w:style>
  <w:style w:type="paragraph" w:styleId="Testofumetto">
    <w:name w:val="Balloon Text"/>
    <w:basedOn w:val="Normale"/>
    <w:link w:val="TestofumettoCarattere"/>
    <w:rsid w:val="004F098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4F0988"/>
    <w:rPr>
      <w:rFonts w:ascii="Segoe UI" w:hAnsi="Segoe UI" w:cs="Segoe UI"/>
      <w:sz w:val="18"/>
      <w:szCs w:val="18"/>
      <w:lang w:eastAsia="en-US"/>
    </w:rPr>
  </w:style>
  <w:style w:type="table" w:styleId="Grigliatabella">
    <w:name w:val="Table Grid"/>
    <w:basedOn w:val="Tabellanormale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rsid w:val="0074026F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e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4"/>
    </w:rPr>
  </w:style>
  <w:style w:type="paragraph" w:styleId="Revisione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e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e"/>
    <w:rsid w:val="003E7753"/>
    <w:pPr>
      <w:tabs>
        <w:tab w:val="left" w:pos="1701"/>
      </w:tabs>
      <w:ind w:left="1701" w:hanging="1701"/>
    </w:pPr>
    <w:rPr>
      <w:b/>
    </w:rPr>
  </w:style>
  <w:style w:type="paragraph" w:styleId="Paragrafoelenco">
    <w:name w:val="List Paragraph"/>
    <w:aliases w:val="列出段落,- Bullets,?? ??,?????,????,Lista1,列出段落1,中等深浅网格 1 - 着色 21,R4_bullets,列表段落1,—ño’i—Ž,¥¡¡¡¡ì¬º¥¹¥È¶ÎÂä,ÁÐ³ö¶ÎÂä,¥ê¥¹¥È¶ÎÂä,1st level - Bullet List Paragraph,Lettre d'introduction,Normal bullet 2,목록 단락,Bullet list,목록단락,列,リスト段落,列表段"/>
    <w:basedOn w:val="Normale"/>
    <w:link w:val="ParagrafoelencoCarattere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paragraph" w:styleId="Didascalia">
    <w:name w:val="caption"/>
    <w:basedOn w:val="Normale"/>
    <w:next w:val="Normale"/>
    <w:unhideWhenUsed/>
    <w:qFormat/>
    <w:rsid w:val="0057290E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eWeb">
    <w:name w:val="Normal (Web)"/>
    <w:basedOn w:val="Normale"/>
    <w:uiPriority w:val="99"/>
    <w:unhideWhenUsed/>
    <w:rsid w:val="008768F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Enfasicorsivo">
    <w:name w:val="Emphasis"/>
    <w:basedOn w:val="Carpredefinitoparagrafo"/>
    <w:qFormat/>
    <w:rsid w:val="00E054C0"/>
    <w:rPr>
      <w:i/>
      <w:iCs/>
    </w:rPr>
  </w:style>
  <w:style w:type="character" w:customStyle="1" w:styleId="THChar">
    <w:name w:val="TH Char"/>
    <w:link w:val="TH"/>
    <w:qFormat/>
    <w:rsid w:val="00E605C0"/>
    <w:rPr>
      <w:rFonts w:ascii="Arial" w:hAnsi="Arial"/>
      <w:b/>
      <w:lang w:eastAsia="en-US"/>
    </w:rPr>
  </w:style>
  <w:style w:type="character" w:customStyle="1" w:styleId="B3Char2">
    <w:name w:val="B3 Char2"/>
    <w:basedOn w:val="Carpredefinitoparagrafo"/>
    <w:link w:val="B3"/>
    <w:qFormat/>
    <w:locked/>
    <w:rsid w:val="00855F7B"/>
    <w:rPr>
      <w:lang w:eastAsia="en-US"/>
    </w:rPr>
  </w:style>
  <w:style w:type="paragraph" w:styleId="Elenco3">
    <w:name w:val="List 3"/>
    <w:basedOn w:val="Elenco2"/>
    <w:rsid w:val="00642025"/>
    <w:pPr>
      <w:overflowPunct w:val="0"/>
      <w:autoSpaceDE w:val="0"/>
      <w:autoSpaceDN w:val="0"/>
      <w:adjustRightInd w:val="0"/>
      <w:spacing w:line="240" w:lineRule="auto"/>
      <w:ind w:left="1135" w:hanging="284"/>
      <w:contextualSpacing w:val="0"/>
      <w:textAlignment w:val="baseline"/>
    </w:pPr>
    <w:rPr>
      <w:rFonts w:eastAsia="SimSun"/>
      <w:lang w:eastAsia="en-GB"/>
    </w:rPr>
  </w:style>
  <w:style w:type="paragraph" w:styleId="Elenco2">
    <w:name w:val="List 2"/>
    <w:basedOn w:val="Normale"/>
    <w:rsid w:val="00642025"/>
    <w:pPr>
      <w:ind w:left="720" w:hanging="360"/>
      <w:contextualSpacing/>
    </w:pPr>
  </w:style>
  <w:style w:type="character" w:customStyle="1" w:styleId="apple-converted-space">
    <w:name w:val="apple-converted-space"/>
    <w:basedOn w:val="Carpredefinitoparagrafo"/>
    <w:rsid w:val="0011439E"/>
  </w:style>
  <w:style w:type="character" w:customStyle="1" w:styleId="ParagrafoelencoCarattere">
    <w:name w:val="Paragrafo elenco Carattere"/>
    <w:aliases w:val="列出段落 Carattere,- Bullets Carattere,?? ?? Carattere,????? Carattere,???? Carattere,Lista1 Carattere,列出段落1 Carattere,中等深浅网格 1 - 着色 21 Carattere,R4_bullets Carattere,列表段落1 Carattere,—ño’i—Ž Carattere,¥¡¡¡¡ì¬º¥¹¥È¶ÎÂä Carattere"/>
    <w:link w:val="Paragrafoelenco"/>
    <w:uiPriority w:val="34"/>
    <w:qFormat/>
    <w:locked/>
    <w:rsid w:val="007E581F"/>
    <w:rPr>
      <w:lang w:eastAsia="en-US"/>
    </w:rPr>
  </w:style>
  <w:style w:type="character" w:styleId="Rimandocommento">
    <w:name w:val="annotation reference"/>
    <w:basedOn w:val="Carpredefinitoparagrafo"/>
    <w:rsid w:val="00A76A89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A76A89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A76A89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A76A8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A76A8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0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4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66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1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74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5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7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4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0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54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1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1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02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8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5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89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1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850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6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92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20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1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8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3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5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62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3</Pages>
  <Words>1021</Words>
  <Characters>5821</Characters>
  <Application>Microsoft Office Word</Application>
  <DocSecurity>0</DocSecurity>
  <Lines>48</Lines>
  <Paragraphs>13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Intestazioni</vt:lpstr>
      </vt:variant>
      <vt:variant>
        <vt:i4>6</vt:i4>
      </vt:variant>
      <vt:variant>
        <vt:lpstr>Title</vt:lpstr>
      </vt:variant>
      <vt:variant>
        <vt:i4>1</vt:i4>
      </vt:variant>
    </vt:vector>
  </HeadingPairs>
  <TitlesOfParts>
    <vt:vector size="8" baseType="lpstr">
      <vt:lpstr>3GPP contribution</vt:lpstr>
      <vt:lpstr>1	Introduction </vt:lpstr>
      <vt:lpstr>2	Discussion</vt:lpstr>
      <vt:lpstr>    2.1	Additional LADs for the AC laboratories alignment campaign</vt:lpstr>
      <vt:lpstr>    2.2 Measurements results submission</vt:lpstr>
      <vt:lpstr>3	Conclusions</vt:lpstr>
      <vt:lpstr>4	References</vt:lpstr>
      <vt:lpstr>3GPP contribution</vt:lpstr>
    </vt:vector>
  </TitlesOfParts>
  <Manager/>
  <Company>Apple Inc</Company>
  <LinksUpToDate>false</LinksUpToDate>
  <CharactersWithSpaces>6829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TIM</cp:lastModifiedBy>
  <cp:revision>44</cp:revision>
  <cp:lastPrinted>2019-02-25T14:05:00Z</cp:lastPrinted>
  <dcterms:created xsi:type="dcterms:W3CDTF">2023-08-09T10:54:00Z</dcterms:created>
  <dcterms:modified xsi:type="dcterms:W3CDTF">2023-08-11T19:24:00Z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2023-08-09T11:22:06Z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6dc1da76-494b-413a-8c30-6bc9ec22ba81</vt:lpwstr>
  </property>
  <property fmtid="{D5CDD505-2E9C-101B-9397-08002B2CF9AE}" pid="8" name="MSIP_Label_d5e397fc-1581-4f20-a09a-f1b2dd53ab2e_ContentBits">
    <vt:lpwstr>0</vt:lpwstr>
  </property>
</Properties>
</file>